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BDC7D23" wp14:editId="44B96ADA">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type w14:anchorId="2BDC7D23"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B3E4367"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44FD72" wp14:editId="29BBC67F">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23BAC5F0" wp14:editId="4F484CD2">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23B7FCD1" wp14:editId="646AA04F">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6994F45A" wp14:editId="126F11FD">
                <wp:simplePos x="0" y="0"/>
                <wp:positionH relativeFrom="column">
                  <wp:posOffset>581025</wp:posOffset>
                </wp:positionH>
                <wp:positionV relativeFrom="paragraph">
                  <wp:posOffset>289560</wp:posOffset>
                </wp:positionV>
                <wp:extent cx="4478020" cy="146685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466850"/>
                        </a:xfrm>
                        <a:prstGeom prst="rect">
                          <a:avLst/>
                        </a:prstGeom>
                        <a:noFill/>
                        <a:ln w="6350">
                          <a:noFill/>
                        </a:ln>
                      </wps:spPr>
                      <wps:txbx>
                        <w:txbxContent>
                          <w:p w:rsidR="002771A2" w:rsidRDefault="0033074A" w:rsidP="0033074A">
                            <w:pPr>
                              <w:spacing w:line="240" w:lineRule="auto"/>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قيادة التغيير</w:t>
                            </w:r>
                          </w:p>
                          <w:p w:rsidR="0033074A" w:rsidRPr="002771A2" w:rsidRDefault="0033074A" w:rsidP="0033074A">
                            <w:pPr>
                              <w:spacing w:line="240" w:lineRule="auto"/>
                              <w:jc w:val="center"/>
                              <w:rPr>
                                <w:rFonts w:ascii="Adobe Arabic" w:hAnsi="Adobe Arabic" w:cs="Adobe Arabic"/>
                                <w:b/>
                                <w:bCs/>
                                <w:sz w:val="72"/>
                                <w:szCs w:val="96"/>
                                <w:rtl/>
                                <w:lang w:bidi="ar-SY"/>
                              </w:rPr>
                            </w:pPr>
                            <w:r w:rsidRPr="0033074A">
                              <w:rPr>
                                <w:rFonts w:ascii="Adobe Arabic" w:hAnsi="Adobe Arabic" w:cs="Adobe Arabic" w:hint="cs"/>
                                <w:b/>
                                <w:bCs/>
                                <w:sz w:val="56"/>
                                <w:szCs w:val="72"/>
                                <w:rtl/>
                                <w:lang w:bidi="ar-SY"/>
                              </w:rPr>
                              <w:t>في عصر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08691354" o:spid="_x0000_s1027" type="#_x0000_t202" style="position:absolute;left:0;text-align:left;margin-left:45.75pt;margin-top:22.8pt;width:352.6pt;height:115.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" filled="f" stroked="f" strokeweight=".5pt">
                <v:textbox>
                  <w:txbxContent>
                    <w:p w:rsidR="002771A2" w:rsidRDefault="0033074A" w:rsidP="0033074A">
                      <w:pPr>
                        <w:spacing w:line="240" w:lineRule="auto"/>
                        <w:jc w:val="center"/>
                        <w:rPr>
                          <w:rFonts w:ascii="Adobe Arabic" w:hAnsi="Adobe Arabic" w:cs="Adobe Arabic" w:hint="cs"/>
                          <w:b/>
                          <w:bCs/>
                          <w:sz w:val="72"/>
                          <w:szCs w:val="96"/>
                          <w:rtl/>
                          <w:lang w:bidi="ar-SY"/>
                        </w:rPr>
                      </w:pPr>
                      <w:r>
                        <w:rPr>
                          <w:rFonts w:ascii="Adobe Arabic" w:hAnsi="Adobe Arabic" w:cs="Adobe Arabic" w:hint="cs"/>
                          <w:b/>
                          <w:bCs/>
                          <w:sz w:val="72"/>
                          <w:szCs w:val="96"/>
                          <w:rtl/>
                          <w:lang w:bidi="ar-SY"/>
                        </w:rPr>
                        <w:t>قيادة التغيير</w:t>
                      </w:r>
                    </w:p>
                    <w:p w:rsidR="0033074A" w:rsidRPr="002771A2" w:rsidRDefault="0033074A" w:rsidP="0033074A">
                      <w:pPr>
                        <w:spacing w:line="240" w:lineRule="auto"/>
                        <w:jc w:val="center"/>
                        <w:rPr>
                          <w:rFonts w:ascii="Adobe Arabic" w:hAnsi="Adobe Arabic" w:cs="Adobe Arabic"/>
                          <w:b/>
                          <w:bCs/>
                          <w:sz w:val="72"/>
                          <w:szCs w:val="96"/>
                          <w:rtl/>
                          <w:lang w:bidi="ar-SY"/>
                        </w:rPr>
                      </w:pPr>
                      <w:bookmarkStart w:id="1" w:name="_GoBack"/>
                      <w:r w:rsidRPr="0033074A">
                        <w:rPr>
                          <w:rFonts w:ascii="Adobe Arabic" w:hAnsi="Adobe Arabic" w:cs="Adobe Arabic" w:hint="cs"/>
                          <w:b/>
                          <w:bCs/>
                          <w:sz w:val="56"/>
                          <w:szCs w:val="72"/>
                          <w:rtl/>
                          <w:lang w:bidi="ar-SY"/>
                        </w:rPr>
                        <w:t>في عصر التحول الرقمي</w:t>
                      </w:r>
                      <w:bookmarkEnd w:id="1"/>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4A11E2F6" wp14:editId="2B3CDF38">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94C37BE" wp14:editId="5C034A0A">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053C4F8E" wp14:editId="75C4BFF7">
            <wp:simplePos x="0" y="0"/>
            <wp:positionH relativeFrom="margin">
              <wp:posOffset>-887730</wp:posOffset>
            </wp:positionH>
            <wp:positionV relativeFrom="paragraph">
              <wp:posOffset>851848</wp:posOffset>
            </wp:positionV>
            <wp:extent cx="7514954" cy="429035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14954" cy="42903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18056E94" wp14:editId="236FE362">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8056E94"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0E02FDAB"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514032">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3</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5</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7</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F221DB">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F221DB" w:rsidP="002B5EEC">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F221DB">
                <w:rPr>
                  <w:rStyle w:val="Hyperlink"/>
                  <w:rFonts w:ascii="Adobe Arabic" w:eastAsia="GE Dinar One" w:hAnsi="Adobe Arabic" w:cs="Adobe Arabic"/>
                  <w:b/>
                  <w:bCs/>
                  <w:kern w:val="24"/>
                  <w:sz w:val="36"/>
                  <w:szCs w:val="36"/>
                  <w:rtl/>
                  <w:lang w:bidi="ar-SY"/>
                </w:rPr>
                <w:t xml:space="preserve">الجلسة التدريبية الأولى: </w:t>
              </w:r>
              <w:r w:rsidR="002B5EEC" w:rsidRPr="00F221DB">
                <w:rPr>
                  <w:rStyle w:val="Hyperlink"/>
                  <w:rFonts w:ascii="Adobe Arabic" w:eastAsia="GE Dinar One" w:hAnsi="Adobe Arabic" w:cs="Adobe Arabic"/>
                  <w:b/>
                  <w:bCs/>
                  <w:kern w:val="24"/>
                  <w:sz w:val="36"/>
                  <w:szCs w:val="36"/>
                  <w:rtl/>
                </w:rPr>
                <w:t>التغيير الرقمي وتهيئة العقول</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بناء عقلية التقبّل للتغيير "استراتيجيات تغيير طريقة تفكير الموظفين والقادة تجاه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الأسباب التي تجعل الموظفين والقادة يقاومون التغيير الرقمي، وكيفية التعامل معها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التواصل الفعّال لقيادة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rsidTr="00514032">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عقلية القادة في قيادة التغيير وإلهام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24</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F221DB" w:rsidP="00877434">
            <w:pPr>
              <w:spacing w:line="240" w:lineRule="auto"/>
              <w:jc w:val="left"/>
              <w:rPr>
                <w:rFonts w:ascii="Adobe Arabic" w:eastAsia="GE Dinar One" w:hAnsi="Adobe Arabic" w:cs="Adobe Arabic"/>
                <w:b/>
                <w:bCs/>
                <w:color w:val="168489"/>
                <w:kern w:val="24"/>
                <w:sz w:val="36"/>
                <w:szCs w:val="36"/>
                <w:rtl/>
                <w:lang w:bidi="ar-SY"/>
              </w:rPr>
            </w:pPr>
            <w:hyperlink r:id="rId11" w:history="1">
              <w:r w:rsidR="0090459D" w:rsidRPr="00F221DB">
                <w:rPr>
                  <w:rStyle w:val="Hyperlink"/>
                  <w:rFonts w:ascii="Adobe Arabic" w:eastAsia="GE Dinar One" w:hAnsi="Adobe Arabic" w:cs="Adobe Arabic"/>
                  <w:b/>
                  <w:bCs/>
                  <w:kern w:val="24"/>
                  <w:sz w:val="36"/>
                  <w:szCs w:val="36"/>
                  <w:rtl/>
                  <w:lang w:bidi="ar-SY"/>
                </w:rPr>
                <w:t xml:space="preserve">الجلسة التدريبية الثانية: </w:t>
              </w:r>
              <w:r w:rsidR="002B5EEC" w:rsidRPr="00F221DB">
                <w:rPr>
                  <w:rStyle w:val="Hyperlink"/>
                  <w:rFonts w:ascii="Adobe Arabic" w:eastAsia="GE Dinar One" w:hAnsi="Adobe Arabic" w:cs="Adobe Arabic"/>
                  <w:b/>
                  <w:bCs/>
                  <w:kern w:val="24"/>
                  <w:sz w:val="36"/>
                  <w:szCs w:val="36"/>
                  <w:rtl/>
                  <w:lang w:bidi="ar-SY"/>
                </w:rPr>
                <w:t>الثقافة التنظيمية والسلوك في التحول الرقمي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28</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تحويل الثقافة التنظيمية لتكون مرنة ومستعدة للتغيير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29</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السلوكيّات الجديدة التي يجب على الموظفين تبنيها لدعم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كيفية بناء فرق ديناميكية وملهمة جاهزة للتفاعل مع التغيير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38</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كيف تكون المايسترو الفذ لقيادة التغيير في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48</w:t>
            </w:r>
          </w:p>
        </w:tc>
      </w:tr>
      <w:tr w:rsidR="00514032" w:rsidRPr="00BB40FB" w:rsidTr="00514032">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514032" w:rsidRPr="00C36316" w:rsidRDefault="00514032"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514032" w:rsidRPr="00877434" w:rsidRDefault="002B5EEC"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514032" w:rsidRPr="00C36316" w:rsidRDefault="002B5EEC" w:rsidP="00E220AB">
            <w:pPr>
              <w:spacing w:line="240" w:lineRule="auto"/>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51</w:t>
            </w:r>
          </w:p>
        </w:tc>
      </w:tr>
    </w:tbl>
    <w:p w:rsidR="00BE0014" w:rsidRDefault="00BE0014">
      <w:pPr>
        <w:bidi w:val="0"/>
        <w:spacing w:after="160" w:line="259" w:lineRule="auto"/>
        <w:jc w:val="left"/>
        <w:rPr>
          <w:b/>
          <w:bCs/>
          <w:sz w:val="44"/>
          <w:szCs w:val="48"/>
          <w14:glow w14:rad="228600">
            <w14:schemeClr w14:val="accent1">
              <w14:alpha w14:val="60000"/>
              <w14:satMod w14:val="175000"/>
            </w14:schemeClr>
          </w14:glow>
        </w:rPr>
      </w:pP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1672E23F" wp14:editId="505E54D7">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672E23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FEB32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rsidR="00ED4D4F" w:rsidRPr="00812BC8" w:rsidRDefault="00ED4D4F" w:rsidP="00ED4D4F">
      <w:r w:rsidRPr="00812BC8">
        <w:rPr>
          <w:rtl/>
        </w:rPr>
        <w:t>أهلاً وسهلاً بكم جميعا</w:t>
      </w:r>
      <w:r>
        <w:rPr>
          <w:rFonts w:hint="cs"/>
          <w:rtl/>
        </w:rPr>
        <w:t>ً</w:t>
      </w:r>
      <w:r w:rsidRPr="00812BC8">
        <w:rPr>
          <w:rtl/>
        </w:rPr>
        <w:t xml:space="preserve"> في برنامجنا التدريبي المميز "مايسترو التغيير"!  </w:t>
      </w:r>
    </w:p>
    <w:p w:rsidR="00ED4D4F" w:rsidRPr="00812BC8" w:rsidRDefault="00ED4D4F" w:rsidP="00ED4D4F">
      <w:r w:rsidRPr="00812BC8">
        <w:rPr>
          <w:rtl/>
        </w:rPr>
        <w:t xml:space="preserve">نحن سعداء للغاية بانضمامكم إلينا اليوم، ونتطلع إلى رحلة تعليمية غنية ومثمرة تجمع بين الإلهام، التعلّم، والتطبيق العملي.  </w:t>
      </w:r>
    </w:p>
    <w:p w:rsidR="00ED4D4F" w:rsidRPr="00812BC8" w:rsidRDefault="00ED4D4F" w:rsidP="00ED4D4F">
      <w:r w:rsidRPr="00812BC8">
        <w:rPr>
          <w:rtl/>
        </w:rPr>
        <w:t>في هذا العالم الذي يتغير بوتيرة غير مسبوقة، أصبحت القدرة على قيادة التغيير وتحقيق التحولات الناجحة مهارة أساسية للقادة والفرق على حد</w:t>
      </w:r>
      <w:r>
        <w:rPr>
          <w:rFonts w:hint="cs"/>
          <w:rtl/>
        </w:rPr>
        <w:t>ٍ</w:t>
      </w:r>
      <w:r w:rsidRPr="00812BC8">
        <w:rPr>
          <w:rtl/>
        </w:rPr>
        <w:t xml:space="preserve"> سواء. التحول الناجح لا يحدث بالصدفة؛ إنه يتطلب قائدا</w:t>
      </w:r>
      <w:r>
        <w:rPr>
          <w:rFonts w:hint="cs"/>
          <w:rtl/>
        </w:rPr>
        <w:t>ً</w:t>
      </w:r>
      <w:r w:rsidRPr="00812BC8">
        <w:rPr>
          <w:rtl/>
        </w:rPr>
        <w:t xml:space="preserve"> فذا</w:t>
      </w:r>
      <w:r>
        <w:rPr>
          <w:rFonts w:hint="cs"/>
          <w:rtl/>
        </w:rPr>
        <w:t>ً</w:t>
      </w:r>
      <w:r w:rsidRPr="00812BC8">
        <w:rPr>
          <w:rtl/>
        </w:rPr>
        <w:t>، تماما</w:t>
      </w:r>
      <w:r>
        <w:rPr>
          <w:rFonts w:hint="cs"/>
          <w:rtl/>
        </w:rPr>
        <w:t>ً</w:t>
      </w:r>
      <w:r w:rsidRPr="00812BC8">
        <w:rPr>
          <w:rtl/>
        </w:rPr>
        <w:t xml:space="preserve"> كما يفعل مايسترو يقود أوركسترا. هذا القائد هو الذي ي</w:t>
      </w:r>
      <w:r>
        <w:rPr>
          <w:rFonts w:hint="cs"/>
          <w:rtl/>
        </w:rPr>
        <w:t>ُ</w:t>
      </w:r>
      <w:r w:rsidRPr="00812BC8">
        <w:rPr>
          <w:rtl/>
        </w:rPr>
        <w:t>نس</w:t>
      </w:r>
      <w:r>
        <w:rPr>
          <w:rFonts w:hint="cs"/>
          <w:rtl/>
        </w:rPr>
        <w:t>ّ</w:t>
      </w:r>
      <w:r w:rsidRPr="00812BC8">
        <w:rPr>
          <w:rtl/>
        </w:rPr>
        <w:t>ق بين الأفراد، العمليات، والأهداف ليخلق انسجاما</w:t>
      </w:r>
      <w:r>
        <w:rPr>
          <w:rFonts w:hint="cs"/>
          <w:rtl/>
        </w:rPr>
        <w:t>ً</w:t>
      </w:r>
      <w:r w:rsidRPr="00812BC8">
        <w:rPr>
          <w:rtl/>
        </w:rPr>
        <w:t xml:space="preserve"> يحقق النجاح.  </w:t>
      </w:r>
    </w:p>
    <w:p w:rsidR="00ED4D4F" w:rsidRPr="00812BC8" w:rsidRDefault="00ED4D4F" w:rsidP="00ED4D4F">
      <w:r w:rsidRPr="00812BC8">
        <w:rPr>
          <w:rtl/>
        </w:rPr>
        <w:t>خلال هذا البرنامج، سنعمل مع</w:t>
      </w:r>
      <w:r>
        <w:rPr>
          <w:rFonts w:hint="cs"/>
          <w:rtl/>
        </w:rPr>
        <w:t>اً</w:t>
      </w:r>
      <w:r w:rsidRPr="00812BC8">
        <w:rPr>
          <w:rtl/>
        </w:rPr>
        <w:t xml:space="preserve"> على تمكينكم من الأدوات، الاستراتيجيات، والمهارات اللازمة لتصبحوا مايسترو التغيير في مؤسساتكم. سنتعلم كيف يمكنكم قيادة التغيير بإبداع وثقة، إدارة التحديات والتغل</w:t>
      </w:r>
      <w:r>
        <w:rPr>
          <w:rFonts w:hint="cs"/>
          <w:rtl/>
        </w:rPr>
        <w:t>ّ</w:t>
      </w:r>
      <w:r w:rsidRPr="00812BC8">
        <w:rPr>
          <w:rtl/>
        </w:rPr>
        <w:t xml:space="preserve">ب على المقاومة، وتحفيز الفرق لتحقيق رؤية مشتركة.  </w:t>
      </w:r>
    </w:p>
    <w:p w:rsidR="00ED4D4F" w:rsidRPr="00812BC8" w:rsidRDefault="00ED4D4F" w:rsidP="00ED4D4F">
      <w:r w:rsidRPr="00812BC8">
        <w:rPr>
          <w:rtl/>
        </w:rPr>
        <w:t>نحن نؤمن بأن كل واحد منكم يمتلك القدرة على أن يكون قائد تغيير استثنائيا</w:t>
      </w:r>
      <w:r>
        <w:rPr>
          <w:rFonts w:hint="cs"/>
          <w:rtl/>
        </w:rPr>
        <w:t>ً</w:t>
      </w:r>
      <w:r w:rsidRPr="00812BC8">
        <w:rPr>
          <w:rtl/>
        </w:rPr>
        <w:t xml:space="preserve">. من خلال هذا البرنامج، ستتعرفون على كيفية اكتشاف هذه الطاقة الكامنة داخلكم، وكيفية استخدامها لإحداث أثر إيجابي ومستدام في مؤسساتكم.  </w:t>
      </w:r>
    </w:p>
    <w:p w:rsidR="00ED4D4F" w:rsidRPr="00812BC8" w:rsidRDefault="00ED4D4F" w:rsidP="00ED4D4F">
      <w:r w:rsidRPr="00812BC8">
        <w:rPr>
          <w:rtl/>
        </w:rPr>
        <w:t>مر</w:t>
      </w:r>
      <w:r>
        <w:rPr>
          <w:rFonts w:hint="cs"/>
          <w:rtl/>
        </w:rPr>
        <w:t>ةً</w:t>
      </w:r>
      <w:r w:rsidRPr="00812BC8">
        <w:rPr>
          <w:rtl/>
        </w:rPr>
        <w:t xml:space="preserve"> أخرى، نرحب بكم في هذا البرنامج التدريبي. ندعوكم للمشاركة الفعّالة، طرح الأسئلة، ومشاركة تجاربكم وخبراتكم. معا</w:t>
      </w:r>
      <w:r>
        <w:rPr>
          <w:rFonts w:hint="cs"/>
          <w:rtl/>
        </w:rPr>
        <w:t>ً</w:t>
      </w:r>
      <w:r w:rsidRPr="00812BC8">
        <w:rPr>
          <w:rtl/>
        </w:rPr>
        <w:t xml:space="preserve">، سنعمل على تطوير مهاراتكم القيادية لتكونوا مايسترو التغيير الذي يصنع الفارق!  </w:t>
      </w:r>
    </w:p>
    <w:p w:rsidR="00ED4D4F" w:rsidRPr="00812BC8" w:rsidRDefault="00ED4D4F" w:rsidP="00ED4D4F">
      <w:r w:rsidRPr="00812BC8">
        <w:rPr>
          <w:rtl/>
        </w:rPr>
        <w:t>نتمنى لكم تجربة تعليمية ملهمة وممتعة. دعونا نبدأ رحلتنا نحو النجاح!</w:t>
      </w:r>
    </w:p>
    <w:p w:rsidR="00BE0014" w:rsidRPr="00ED4D4F" w:rsidRDefault="00BE0014" w:rsidP="00ED4D4F">
      <w:pPr>
        <w:rPr>
          <w:noProof/>
        </w:rPr>
      </w:pPr>
    </w:p>
    <w:p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Pr="00ED4D4F" w:rsidRDefault="00E72206" w:rsidP="00ED4D4F">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DE9A0A9" wp14:editId="16C54418">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28D21840" wp14:editId="1EF90653">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D21840"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7C657D7" w14:textId="77777777"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52746509" wp14:editId="5654DDAA">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514032" w:rsidRDefault="00514032" w:rsidP="007D339B">
      <w:pPr>
        <w:spacing w:after="160" w:line="259" w:lineRule="auto"/>
        <w:jc w:val="left"/>
        <w:rPr>
          <w:rFonts w:ascii="Adobe Arabic" w:hAnsi="Adobe Arabic" w:cs="Adobe Arabic"/>
          <w:b/>
          <w:bCs/>
          <w:color w:val="168489"/>
          <w:sz w:val="44"/>
          <w:szCs w:val="48"/>
          <w:rtl/>
        </w:rPr>
      </w:pPr>
    </w:p>
    <w:p w:rsidR="00E72206" w:rsidRDefault="00514032" w:rsidP="00514032">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10C8A2F8" wp14:editId="17AB070B">
            <wp:simplePos x="0" y="0"/>
            <wp:positionH relativeFrom="column">
              <wp:posOffset>5166360</wp:posOffset>
            </wp:positionH>
            <wp:positionV relativeFrom="paragraph">
              <wp:posOffset>392903</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00F221DB">
        <w:rPr>
          <w:rFonts w:ascii="Adobe Arabic" w:hAnsi="Adobe Arabic" w:cs="Adobe Arabic" w:hint="cs"/>
          <w:b/>
          <w:bCs/>
          <w:noProof/>
          <w:color w:val="168489"/>
          <w:sz w:val="44"/>
          <w:szCs w:val="48"/>
          <w:rtl/>
        </w:rPr>
        <w:t>قيادة التغيير في عصر التحول الرقمي</w:t>
      </w:r>
      <w:r w:rsidRPr="00514032">
        <w:rPr>
          <w:rFonts w:ascii="Adobe Arabic" w:hAnsi="Adobe Arabic" w:cs="Adobe Arabic"/>
          <w:b/>
          <w:bCs/>
          <w:color w:val="168489"/>
          <w:sz w:val="44"/>
          <w:szCs w:val="48"/>
          <w:rtl/>
        </w:rPr>
        <w:t xml:space="preserve"> </w: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514032" w:rsidRPr="00013FC4" w:rsidRDefault="00514032" w:rsidP="00514032">
      <w:r w:rsidRPr="00013FC4">
        <w:rPr>
          <w:rtl/>
        </w:rPr>
        <w:t>برنامج تدريبي متخصص يركز على تطوير مهارات قيادة التغيير في عصر التحول الرقمي، ويزود المشاركين بالأدوات والاستراتيجيات اللازمة لقيادة مبادرات التغيير بنجاح وتحويل التحديات إلى فرص للنمو والتطور.</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F7C9EB6" wp14:editId="12DBDC9C">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514032" w:rsidRPr="00013FC4" w:rsidRDefault="00514032" w:rsidP="00514032">
      <w:r w:rsidRPr="00013FC4">
        <w:rPr>
          <w:rtl/>
        </w:rPr>
        <w:t>- مواكبة متطلبات التحول الرقمي المتسارع في بيئة الأعمال</w:t>
      </w:r>
    </w:p>
    <w:p w:rsidR="00514032" w:rsidRPr="00013FC4" w:rsidRDefault="00514032" w:rsidP="00514032">
      <w:r w:rsidRPr="00013FC4">
        <w:rPr>
          <w:rtl/>
        </w:rPr>
        <w:t>- تقليل مقاومة التغيير وتحسين معدلات نجاح مبادرات التغيير المؤسسي</w:t>
      </w:r>
    </w:p>
    <w:p w:rsidR="00514032" w:rsidRPr="00013FC4" w:rsidRDefault="00514032" w:rsidP="00514032">
      <w:r w:rsidRPr="00013FC4">
        <w:rPr>
          <w:rtl/>
        </w:rPr>
        <w:t>- تعزيز القدرة التنافسية للمؤسسات من خلال بناء ثقافة مرنة ومتكيفة</w:t>
      </w:r>
    </w:p>
    <w:p w:rsidR="00514032" w:rsidRPr="00013FC4" w:rsidRDefault="00514032" w:rsidP="00514032">
      <w:r w:rsidRPr="00013FC4">
        <w:rPr>
          <w:rtl/>
        </w:rPr>
        <w:t>- تطوير قادة متمكنين من إدارة التغيير بكفاءة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762AF8B6" wp14:editId="6994557A">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EA7FF1" w:rsidRDefault="00514032" w:rsidP="00514032">
      <w:pPr>
        <w:rPr>
          <w:rtl/>
        </w:rPr>
      </w:pPr>
      <w:r w:rsidRPr="00013FC4">
        <w:rPr>
          <w:rtl/>
        </w:rPr>
        <w:t>تمكين المشاركين من قيادة عمليات التغيير المؤسسي بفعالية في ظل التحول الرقمي، وبناء ثقافة تنظيمية داعمة للتغيير.</w:t>
      </w:r>
    </w:p>
    <w:p w:rsidR="00EA7FF1" w:rsidRDefault="00EA7FF1">
      <w:pPr>
        <w:bidi w:val="0"/>
        <w:spacing w:after="160" w:line="259" w:lineRule="auto"/>
        <w:jc w:val="left"/>
        <w:rPr>
          <w:rtl/>
        </w:rPr>
      </w:pPr>
      <w:r>
        <w:rPr>
          <w:rtl/>
        </w:rPr>
        <w:br w:type="page"/>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7AA010CB" wp14:editId="69B1360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514032" w:rsidRPr="00013FC4" w:rsidRDefault="00514032" w:rsidP="00514032">
      <w:r w:rsidRPr="00013FC4">
        <w:rPr>
          <w:rtl/>
        </w:rPr>
        <w:t>1. تطوير استراتيجيات فعالة لتغيير العقليات تجاه التغيير</w:t>
      </w:r>
    </w:p>
    <w:p w:rsidR="00514032" w:rsidRPr="00013FC4" w:rsidRDefault="00514032" w:rsidP="00514032">
      <w:r w:rsidRPr="00013FC4">
        <w:rPr>
          <w:rtl/>
        </w:rPr>
        <w:t>2. إتقان مهارات التواصل الاستراتيجي لدعم مبادرات التغيير</w:t>
      </w:r>
    </w:p>
    <w:p w:rsidR="00514032" w:rsidRPr="00013FC4" w:rsidRDefault="00514032" w:rsidP="00514032">
      <w:r w:rsidRPr="00013FC4">
        <w:rPr>
          <w:rtl/>
        </w:rPr>
        <w:t>3. اكتساب مهارات بناء وقيادة فرق عمل ديناميكية</w:t>
      </w:r>
    </w:p>
    <w:p w:rsidR="00514032" w:rsidRPr="00013FC4" w:rsidRDefault="00514032" w:rsidP="00514032">
      <w:r w:rsidRPr="00013FC4">
        <w:rPr>
          <w:rtl/>
        </w:rPr>
        <w:t>4. تعلم آليات تحويل الثقافة التنظيمية نحو المرونة والابتكار</w:t>
      </w:r>
    </w:p>
    <w:p w:rsidR="00514032" w:rsidRPr="00013FC4" w:rsidRDefault="00514032" w:rsidP="00514032">
      <w:r w:rsidRPr="00013FC4">
        <w:rPr>
          <w:rtl/>
        </w:rPr>
        <w:t>5. تطوير خطط عمل متكاملة لإدارة التغيير الرقمي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E72952A" wp14:editId="1CD1584F">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514032" w:rsidRPr="00013FC4" w:rsidRDefault="00514032" w:rsidP="00514032">
      <w:r w:rsidRPr="00013FC4">
        <w:rPr>
          <w:rtl/>
        </w:rPr>
        <w:t>- المدراء التنفيذيون</w:t>
      </w:r>
    </w:p>
    <w:p w:rsidR="00514032" w:rsidRPr="00013FC4" w:rsidRDefault="00514032" w:rsidP="00514032">
      <w:r w:rsidRPr="00013FC4">
        <w:rPr>
          <w:rtl/>
        </w:rPr>
        <w:t>- قادة التغيير المؤسسي</w:t>
      </w:r>
    </w:p>
    <w:p w:rsidR="00514032" w:rsidRPr="00013FC4" w:rsidRDefault="00514032" w:rsidP="00514032">
      <w:r w:rsidRPr="00013FC4">
        <w:rPr>
          <w:rtl/>
        </w:rPr>
        <w:t>- مدراء الموارد البشرية</w:t>
      </w:r>
    </w:p>
    <w:p w:rsidR="00514032" w:rsidRPr="00013FC4" w:rsidRDefault="00514032" w:rsidP="00514032">
      <w:r w:rsidRPr="00013FC4">
        <w:rPr>
          <w:rtl/>
        </w:rPr>
        <w:t>- مدراء التطوير المؤسسي</w:t>
      </w:r>
    </w:p>
    <w:p w:rsidR="00514032" w:rsidRPr="00013FC4" w:rsidRDefault="00514032" w:rsidP="00514032">
      <w:r w:rsidRPr="00013FC4">
        <w:rPr>
          <w:rtl/>
        </w:rPr>
        <w:t>- قادة المشاريع الاستراتيجية</w:t>
      </w:r>
    </w:p>
    <w:p w:rsidR="00514032" w:rsidRPr="00013FC4" w:rsidRDefault="00514032" w:rsidP="00514032">
      <w:r w:rsidRPr="00013FC4">
        <w:rPr>
          <w:rtl/>
        </w:rPr>
        <w:t>- مدراء التحول الرقمي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26357F54" wp14:editId="6D628EEE">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7D339B" w:rsidRDefault="007D339B" w:rsidP="007D339B">
      <w:pPr>
        <w:spacing w:after="160" w:line="259" w:lineRule="auto"/>
        <w:jc w:val="left"/>
        <w:rPr>
          <w:rFonts w:ascii="Adobe Arabic" w:hAnsi="Adobe Arabic" w:cs="Adobe Arabic"/>
          <w:b/>
          <w:bCs/>
          <w:color w:val="168489"/>
          <w:sz w:val="44"/>
          <w:szCs w:val="48"/>
          <w:rtl/>
        </w:rPr>
      </w:pPr>
    </w:p>
    <w:p w:rsidR="00514032" w:rsidRPr="00514032" w:rsidRDefault="00514032" w:rsidP="00514032">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514032">
        <w:rPr>
          <w:rFonts w:ascii="Adobe Arabic" w:hAnsi="Adobe Arabic" w:cs="Adobe Arabic"/>
          <w:b/>
          <w:bCs/>
          <w:color w:val="168489"/>
          <w:sz w:val="44"/>
          <w:szCs w:val="48"/>
          <w:rtl/>
        </w:rPr>
        <w:t xml:space="preserve">يوم واحد، </w:t>
      </w:r>
      <w:r w:rsidRPr="00514032">
        <w:rPr>
          <w:rFonts w:ascii="Adobe Arabic" w:hAnsi="Adobe Arabic" w:cs="Adobe Arabic" w:hint="cs"/>
          <w:b/>
          <w:bCs/>
          <w:color w:val="168489"/>
          <w:sz w:val="44"/>
          <w:szCs w:val="48"/>
          <w:rtl/>
        </w:rPr>
        <w:t>5 ساعات تدريبية</w:t>
      </w: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912435C" wp14:editId="4CAF06D9">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912435C"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FE890C3"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rsidR="007D339B" w:rsidRPr="007D339B" w:rsidRDefault="007D339B" w:rsidP="007D339B">
      <w:pPr>
        <w:pStyle w:val="a1"/>
      </w:pPr>
      <w:r w:rsidRPr="007D339B">
        <w:rPr>
          <w:rtl/>
        </w:rPr>
        <w:t xml:space="preserve">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w:t>
      </w:r>
      <w:hyperlink r:id="rId20" w:history="1">
        <w:r w:rsidRPr="00F221DB">
          <w:rPr>
            <w:rStyle w:val="Hyperlink"/>
            <w:rtl/>
          </w:rPr>
          <w:t>التي ستساعدك في تحقيق النجاح المنشود</w:t>
        </w:r>
      </w:hyperlink>
      <w:r w:rsidRPr="007D339B">
        <w:rPr>
          <w:rtl/>
        </w:rPr>
        <w:t>:</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1A6985B" wp14:editId="1F2FDFFC">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0AB08305" wp14:editId="309EFA55">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B0830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520863D0"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DF66C76" wp14:editId="51ABE60C">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3"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AA54BE0" wp14:editId="425CB155">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0BE55D" wp14:editId="586B18AB">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7"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1F9E49F1" wp14:editId="168752A8">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9"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07AC208" wp14:editId="6072A64A">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1"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962489D" wp14:editId="3A887FCF">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19BFAB3" wp14:editId="77ED57FA">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754FF70" wp14:editId="42D86200">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7"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38"/>
          <w:headerReference w:type="default" r:id="rId39"/>
          <w:footerReference w:type="default" r:id="rId40"/>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02346C93" wp14:editId="3035FD53">
                <wp:simplePos x="0" y="0"/>
                <wp:positionH relativeFrom="column">
                  <wp:posOffset>-118753</wp:posOffset>
                </wp:positionH>
                <wp:positionV relativeFrom="paragraph">
                  <wp:posOffset>-463138</wp:posOffset>
                </wp:positionV>
                <wp:extent cx="6745059" cy="7362702"/>
                <wp:effectExtent l="0" t="0" r="0" b="0"/>
                <wp:wrapNone/>
                <wp:docPr id="162" name="Group 162"/>
                <wp:cNvGraphicFramePr/>
                <a:graphic xmlns:a="http://schemas.openxmlformats.org/drawingml/2006/main">
                  <a:graphicData uri="http://schemas.microsoft.com/office/word/2010/wordprocessingGroup">
                    <wpg:wgp>
                      <wpg:cNvGrpSpPr/>
                      <wpg:grpSpPr>
                        <a:xfrm>
                          <a:off x="0" y="0"/>
                          <a:ext cx="6745059" cy="7362702"/>
                          <a:chOff x="-391885" y="0"/>
                          <a:chExt cx="6745059" cy="7362702"/>
                        </a:xfrm>
                      </wpg:grpSpPr>
                      <wpg:grpSp>
                        <wpg:cNvPr id="1279981941" name="Group 1279981941"/>
                        <wpg:cNvGrpSpPr/>
                        <wpg:grpSpPr>
                          <a:xfrm>
                            <a:off x="-391885" y="2571750"/>
                            <a:ext cx="5978840" cy="4790952"/>
                            <a:chOff x="-553819" y="0"/>
                            <a:chExt cx="5978919" cy="479129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BC6FB1" w:rsidRPr="00BC6FB1" w:rsidRDefault="00F221DB" w:rsidP="00F221DB">
                                  <w:pPr>
                                    <w:jc w:val="center"/>
                                    <w:rPr>
                                      <w:rFonts w:ascii="Adobe Arabic" w:eastAsia="GE Dinar One" w:hAnsi="Adobe Arabic" w:cs="Adobe Arabic"/>
                                      <w:b/>
                                      <w:bCs/>
                                      <w:color w:val="000000"/>
                                      <w:kern w:val="24"/>
                                      <w:sz w:val="44"/>
                                      <w:szCs w:val="44"/>
                                      <w:lang w:bidi="ar-SY"/>
                                    </w:rPr>
                                  </w:pPr>
                                  <w:hyperlink r:id="rId42" w:history="1">
                                    <w:r w:rsidR="00BC6FB1" w:rsidRPr="00F221DB">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BC6FB1" w:rsidRPr="00BC6FB1" w:rsidRDefault="00F221DB" w:rsidP="00F221DB">
                                  <w:pPr>
                                    <w:jc w:val="center"/>
                                    <w:rPr>
                                      <w:rFonts w:ascii="Adobe Arabic" w:eastAsia="GE Dinar One" w:hAnsi="Adobe Arabic" w:cs="Adobe Arabic"/>
                                      <w:b/>
                                      <w:bCs/>
                                      <w:color w:val="000000"/>
                                      <w:kern w:val="24"/>
                                      <w:sz w:val="44"/>
                                      <w:szCs w:val="44"/>
                                      <w:lang w:bidi="ar-SY"/>
                                    </w:rPr>
                                  </w:pPr>
                                  <w:hyperlink r:id="rId43" w:history="1">
                                    <w:r w:rsidR="00BC6FB1" w:rsidRPr="00F221DB">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818520" y="874163"/>
                              <a:ext cx="2606580" cy="3917129"/>
                            </a:xfrm>
                            <a:prstGeom prst="rect">
                              <a:avLst/>
                            </a:prstGeom>
                            <a:noFill/>
                            <a:ln w="6350">
                              <a:noFill/>
                            </a:ln>
                          </wps:spPr>
                          <wps:txbx>
                            <w:txbxContent>
                              <w:p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توضيح أبرز استراتيجيات بناء عقلية تقبّل التغيير لدى القادة والموظفين.</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تحليل 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تحديد أهمية التواصل الفعّال في قيادة التغيير.</w:t>
                                </w:r>
                              </w:p>
                              <w:p w:rsidR="00BC6FB1" w:rsidRPr="000F32C7"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ED4D4F">
                                  <w:rPr>
                                    <w:rFonts w:ascii="Adobe Arabic" w:eastAsia="GE Dinar One" w:hAnsi="Adobe Arabic" w:cs="Adobe Arabic"/>
                                    <w:color w:val="000000"/>
                                    <w:kern w:val="24"/>
                                    <w:sz w:val="36"/>
                                    <w:szCs w:val="36"/>
                                    <w:rtl/>
                                    <w:lang w:bidi="ar-SY"/>
                                  </w:rPr>
                                  <w:t>مناقشة سمات عقلية القادة الناجحين في قيادة 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53819" y="873904"/>
                              <a:ext cx="2809601" cy="3727128"/>
                            </a:xfrm>
                            <a:prstGeom prst="rect">
                              <a:avLst/>
                            </a:prstGeom>
                            <a:noFill/>
                            <a:ln w="6350">
                              <a:noFill/>
                            </a:ln>
                          </wps:spPr>
                          <wps:txbx>
                            <w:txbxContent>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تمهيد.</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المقدّمة.</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نشاط تعارف المشاركين.</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مشاهدة فيديو تدريبي.</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بناء عقلية التقبّل للتغيير "استراتيجيات تغيير طريقة تفكير الموظفين والقادة تجاه التغيير".</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التواصل الفعّال لقيادة التغيير.</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BC6FB1"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lang w:bidi="ar-SY"/>
                                  </w:rPr>
                                </w:pPr>
                                <w:r w:rsidRPr="00ED4D4F">
                                  <w:rPr>
                                    <w:rFonts w:ascii="Adobe Arabic" w:eastAsia="GE Dinar One" w:hAnsi="Adobe Arabic" w:cs="Adobe Arabic"/>
                                    <w:color w:val="000000"/>
                                    <w:kern w:val="24"/>
                                    <w:sz w:val="32"/>
                                    <w:szCs w:val="32"/>
                                    <w:rtl/>
                                    <w:lang w:bidi="ar-SY"/>
                                  </w:rPr>
                                  <w:t>عقلية القادة في قيادة التغيير وإلهام الموظفين.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5"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rsidR="00F01FA2" w:rsidRPr="00F01FA2" w:rsidRDefault="00ED4D4F" w:rsidP="00F221DB">
                                <w:pPr>
                                  <w:jc w:val="center"/>
                                  <w:rPr>
                                    <w:rFonts w:ascii="Adobe Arabic" w:eastAsia="GE Dinar One" w:hAnsi="Adobe Arabic" w:cs="Adobe Arabic"/>
                                    <w:b/>
                                    <w:bCs/>
                                    <w:kern w:val="24"/>
                                    <w:sz w:val="56"/>
                                    <w:szCs w:val="56"/>
                                    <w:lang w:bidi="ar-SY"/>
                                  </w:rPr>
                                </w:pPr>
                                <w:r w:rsidRPr="00ED4D4F">
                                  <w:rPr>
                                    <w:rFonts w:ascii="Adobe Arabic" w:eastAsia="GE Dinar One" w:hAnsi="Adobe Arabic" w:cs="Adobe Arabic"/>
                                    <w:b/>
                                    <w:bCs/>
                                    <w:kern w:val="24"/>
                                    <w:sz w:val="56"/>
                                    <w:szCs w:val="56"/>
                                    <w:rtl/>
                                  </w:rPr>
                                  <w:t>التغيير الرقمي وتهيئة العقول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9.35pt;margin-top:-36.45pt;width:531.1pt;height:579.75pt;z-index:252771328;mso-position-horizontal-relative:text;mso-position-vertical-relative:text;mso-width-relative:margin;mso-height-relative:margin" coordorigin="-3918" coordsize="67450,7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s7OztLS0srKys7Oz&#10;s7OzsrKys7Ozs7OztLS0s7Ozs7OztLS0srKys7Ozs7OztLS0s7Ozs7OztLS0s7Ozs7Ozs7OzsrKy&#10;s7Ozs7OztLS0s7Ozs7OztLS0s7Ozs7Ozs7OzsrKys7Ozs7OztLS0s7Ozs7Ozs7Ozs7Ozs7Ozs7Oz&#10;srKys7Oz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7OzuNBR0gAAAP90&#10;Uk5T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">
                <v:group id="Group 1279981941" o:spid="_x0000_s1049" style="position:absolute;left:-3918;top:25717;width:59787;height:47910" coordorigin="-5538" coordsize="59789,47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46"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BC6FB1" w:rsidRPr="00BC6FB1" w:rsidRDefault="00F221DB" w:rsidP="00F221DB">
                            <w:pPr>
                              <w:jc w:val="center"/>
                              <w:rPr>
                                <w:rFonts w:ascii="Adobe Arabic" w:eastAsia="GE Dinar One" w:hAnsi="Adobe Arabic" w:cs="Adobe Arabic"/>
                                <w:b/>
                                <w:bCs/>
                                <w:color w:val="000000"/>
                                <w:kern w:val="24"/>
                                <w:sz w:val="44"/>
                                <w:szCs w:val="44"/>
                                <w:lang w:bidi="ar-SY"/>
                              </w:rPr>
                            </w:pPr>
                            <w:hyperlink r:id="rId47" w:history="1">
                              <w:r w:rsidR="00BC6FB1" w:rsidRPr="00F221DB">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BC6FB1" w:rsidRPr="00BC6FB1" w:rsidRDefault="00F221DB" w:rsidP="00F221DB">
                            <w:pPr>
                              <w:jc w:val="center"/>
                              <w:rPr>
                                <w:rFonts w:ascii="Adobe Arabic" w:eastAsia="GE Dinar One" w:hAnsi="Adobe Arabic" w:cs="Adobe Arabic"/>
                                <w:b/>
                                <w:bCs/>
                                <w:color w:val="000000"/>
                                <w:kern w:val="24"/>
                                <w:sz w:val="44"/>
                                <w:szCs w:val="44"/>
                                <w:lang w:bidi="ar-SY"/>
                              </w:rPr>
                            </w:pPr>
                            <w:hyperlink r:id="rId48" w:history="1">
                              <w:r w:rsidR="00BC6FB1" w:rsidRPr="00F221DB">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49" o:title="Note " gain="19661f" blacklevel="22938f"/>
                    </v:shape>
                  </v:group>
                  <v:shape id="Text Box 1279981951" o:spid="_x0000_s1059" type="#_x0000_t202" style="position:absolute;left:28185;top:8741;width:26066;height:39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توضيح أبرز استراتيجيات بناء عقلية تقبّل التغيير لدى القادة والموظفين.</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تحليل 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تحديد أهمية التواصل الفعّال في قيادة التغيير.</w:t>
                          </w:r>
                        </w:p>
                        <w:p w:rsidR="00BC6FB1" w:rsidRPr="000F32C7" w:rsidRDefault="00ED4D4F" w:rsidP="00ED4D4F">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ED4D4F">
                            <w:rPr>
                              <w:rFonts w:ascii="Adobe Arabic" w:eastAsia="GE Dinar One" w:hAnsi="Adobe Arabic" w:cs="Adobe Arabic"/>
                              <w:color w:val="000000"/>
                              <w:kern w:val="24"/>
                              <w:sz w:val="36"/>
                              <w:szCs w:val="36"/>
                              <w:rtl/>
                              <w:lang w:bidi="ar-SY"/>
                            </w:rPr>
                            <w:t>مناقشة سمات عقلية القادة الناجحين في قيادة التغيير.</w:t>
                          </w:r>
                        </w:p>
                      </w:txbxContent>
                    </v:textbox>
                  </v:shape>
                  <v:shape id="Text Box 1579856704" o:spid="_x0000_s1060" type="#_x0000_t202" style="position:absolute;left:-5538;top:8739;width:28095;height:37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تمهيد.</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المقدّمة.</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نشاط تعارف المشاركين.</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مشاهدة فيديو تدريبي.</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بناء عقلية التقبّل للتغيير "استراتيجيات تغيير طريقة تفكير الموظفين والقادة تجاه التغيير".</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التواصل الفعّال لقيادة التغيير.</w:t>
                          </w:r>
                        </w:p>
                        <w:p w:rsidR="00ED4D4F"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BC6FB1" w:rsidRPr="00ED4D4F" w:rsidRDefault="00ED4D4F"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lang w:bidi="ar-SY"/>
                            </w:rPr>
                          </w:pPr>
                          <w:r w:rsidRPr="00ED4D4F">
                            <w:rPr>
                              <w:rFonts w:ascii="Adobe Arabic" w:eastAsia="GE Dinar One" w:hAnsi="Adobe Arabic" w:cs="Adobe Arabic"/>
                              <w:color w:val="000000"/>
                              <w:kern w:val="24"/>
                              <w:sz w:val="32"/>
                              <w:szCs w:val="32"/>
                              <w:rtl/>
                              <w:lang w:bidi="ar-SY"/>
                            </w:rPr>
                            <w:t>عقلية القادة في قيادة التغيير وإلهام الموظفين.</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0"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01FA2" w:rsidRPr="00F01FA2" w:rsidRDefault="00ED4D4F" w:rsidP="00F221DB">
                          <w:pPr>
                            <w:jc w:val="center"/>
                            <w:rPr>
                              <w:rFonts w:ascii="Adobe Arabic" w:eastAsia="GE Dinar One" w:hAnsi="Adobe Arabic" w:cs="Adobe Arabic"/>
                              <w:b/>
                              <w:bCs/>
                              <w:kern w:val="24"/>
                              <w:sz w:val="56"/>
                              <w:szCs w:val="56"/>
                              <w:lang w:bidi="ar-SY"/>
                            </w:rPr>
                          </w:pPr>
                          <w:r w:rsidRPr="00ED4D4F">
                            <w:rPr>
                              <w:rFonts w:ascii="Adobe Arabic" w:eastAsia="GE Dinar One" w:hAnsi="Adobe Arabic" w:cs="Adobe Arabic"/>
                              <w:b/>
                              <w:bCs/>
                              <w:kern w:val="24"/>
                              <w:sz w:val="56"/>
                              <w:szCs w:val="56"/>
                              <w:rtl/>
                            </w:rPr>
                            <w:t>التغيير الرقمي وتهيئة العقول</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22441C4B" wp14:editId="29FE2A2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16A33FBB" wp14:editId="0FD0B98F">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56B6782" wp14:editId="146EC7C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بناء عقلية التقبّل للتغيير "استراتيجيات تغيير طريقة تفكير الموظفين والقادة تجاه التغيير".</w:t>
            </w:r>
          </w:p>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التواصل الفعّال لقيادة التغيير.</w:t>
            </w:r>
          </w:p>
          <w:p w:rsidR="00F01FA2" w:rsidRPr="00041E68" w:rsidRDefault="00ED4D4F" w:rsidP="00ED4D4F">
            <w:pPr>
              <w:pStyle w:val="ListParagraph"/>
              <w:numPr>
                <w:ilvl w:val="0"/>
                <w:numId w:val="8"/>
              </w:numPr>
              <w:spacing w:after="0" w:line="240" w:lineRule="auto"/>
              <w:jc w:val="lowKashida"/>
              <w:rPr>
                <w:rFonts w:ascii="Adobe Arabic" w:eastAsia="Calibri" w:hAnsi="Adobe Arabic" w:cs="Adobe Arabic"/>
                <w:b/>
                <w:bCs/>
                <w:color w:val="0D0D0D" w:themeColor="text1" w:themeTint="F2"/>
                <w:sz w:val="34"/>
                <w:szCs w:val="34"/>
                <w:rtl/>
                <w:lang w:bidi="ar-EG"/>
              </w:rPr>
            </w:pPr>
            <w:r w:rsidRPr="00ED4D4F">
              <w:rPr>
                <w:rFonts w:ascii="Adobe Arabic" w:eastAsia="Calibri" w:hAnsi="Adobe Arabic" w:cs="Adobe Arabic"/>
                <w:color w:val="0D0D0D" w:themeColor="text1" w:themeTint="F2"/>
                <w:sz w:val="32"/>
                <w:szCs w:val="32"/>
                <w:rtl/>
                <w:lang w:bidi="ar-EG"/>
              </w:rPr>
              <w:t>عقلية القادة في قيادة التغيير وإلهام الموظفين.</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78F33086" wp14:editId="249981F6">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4">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221DB">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55"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221DB">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1"/>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301B88D2" wp14:editId="2B5C9A96">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F01FA2" w:rsidRDefault="00ED4D4F" w:rsidP="00F01FA2">
      <w:pPr>
        <w:bidi w:val="0"/>
        <w:rPr>
          <w:rFonts w:ascii="Sakkal Majalla" w:hAnsi="Sakkal Majalla"/>
          <w:color w:val="002060"/>
          <w:sz w:val="34"/>
          <w:lang w:bidi="ar-SY"/>
        </w:rPr>
      </w:pPr>
      <w:r>
        <w:rPr>
          <w:noProof/>
        </w:rPr>
        <w:lastRenderedPageBreak/>
        <w:drawing>
          <wp:anchor distT="0" distB="0" distL="114300" distR="114300" simplePos="0" relativeHeight="252805120" behindDoc="0" locked="0" layoutInCell="1" allowOverlap="1" wp14:anchorId="1AA32C1C" wp14:editId="00DFE9D2">
            <wp:simplePos x="0" y="0"/>
            <wp:positionH relativeFrom="margin">
              <wp:posOffset>3945568</wp:posOffset>
            </wp:positionH>
            <wp:positionV relativeFrom="paragraph">
              <wp:posOffset>71755</wp:posOffset>
            </wp:positionV>
            <wp:extent cx="1235034" cy="1235034"/>
            <wp:effectExtent l="0" t="0" r="3810" b="3810"/>
            <wp:wrapNone/>
            <wp:docPr id="165180803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35034" cy="12350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FA2" w:rsidRPr="00F01FA2">
        <w:rPr>
          <w:rFonts w:ascii="Sakkal Majalla" w:hAnsi="Sakkal Majalla"/>
          <w:noProof/>
          <w:color w:val="002060"/>
          <w:sz w:val="34"/>
        </w:rPr>
        <mc:AlternateContent>
          <mc:Choice Requires="wpg">
            <w:drawing>
              <wp:inline distT="0" distB="0" distL="0" distR="0" wp14:anchorId="2919C0E2" wp14:editId="5C095C4B">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grpFill/>
                        </wps:spPr>
                        <wps:txbx>
                          <w:txbxContent>
                            <w:p w:rsidR="00F01FA2" w:rsidRDefault="00ED4D4F" w:rsidP="00F01FA2">
                              <w:pPr>
                                <w:jc w:val="center"/>
                                <w:rPr>
                                  <w:rFonts w:ascii="Adobe Arabic" w:eastAsia="Calibri" w:hAnsi="Adobe Arabic" w:cs="Adobe Arabic"/>
                                  <w:b/>
                                  <w:bCs/>
                                  <w:color w:val="168489"/>
                                  <w:kern w:val="24"/>
                                  <w:sz w:val="36"/>
                                  <w:szCs w:val="36"/>
                                  <w:lang w:bidi="ar-SY"/>
                                </w:rPr>
                              </w:pPr>
                              <w:r w:rsidRPr="00ED4D4F">
                                <w:rPr>
                                  <w:rFonts w:ascii="Adobe Arabic" w:eastAsia="Calibri" w:hAnsi="Adobe Arabic" w:cs="Adobe Arabic"/>
                                  <w:b/>
                                  <w:bCs/>
                                  <w:color w:val="168489"/>
                                  <w:kern w:val="24"/>
                                  <w:sz w:val="36"/>
                                  <w:szCs w:val="36"/>
                                  <w:rtl/>
                                  <w:lang w:bidi="ar-SY"/>
                                </w:rPr>
                                <w:t>ثورة التحوّل الرقمي</w:t>
                              </w:r>
                            </w:p>
                          </w:txbxContent>
                        </wps:txbx>
                        <wps:bodyPr wrap="square">
                          <a:noAutofit/>
                        </wps:bodyPr>
                      </wps:wsp>
                      <wps:wsp>
                        <wps:cNvPr id="174" name="TextBox 38"/>
                        <wps:cNvSpPr txBox="1"/>
                        <wps:spPr>
                          <a:xfrm>
                            <a:off x="973811" y="817161"/>
                            <a:ext cx="4833288" cy="417195"/>
                          </a:xfrm>
                          <a:prstGeom prst="rect">
                            <a:avLst/>
                          </a:prstGeom>
                          <a:grpFill/>
                        </wps:spPr>
                        <wps:txbx>
                          <w:txbxContent>
                            <w:p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F01FA2" w:rsidRDefault="00F01FA2" w:rsidP="00F01FA2">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19C0E2"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" filled="f" strokecolor="#168489" strokeweight="2.25pt"/>
                <v:shape id="TextBox 36" o:spid="_x0000_s1071"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14605E56" w14:textId="77777777" w:rsidR="00F01FA2" w:rsidRDefault="00ED4D4F" w:rsidP="00F01FA2">
                        <w:pPr>
                          <w:jc w:val="center"/>
                          <w:rPr>
                            <w:rFonts w:ascii="Adobe Arabic" w:eastAsia="Calibri" w:hAnsi="Adobe Arabic" w:cs="Adobe Arabic"/>
                            <w:b/>
                            <w:bCs/>
                            <w:color w:val="168489"/>
                            <w:kern w:val="24"/>
                            <w:sz w:val="36"/>
                            <w:szCs w:val="36"/>
                            <w:lang w:bidi="ar-SY"/>
                          </w:rPr>
                        </w:pPr>
                        <w:r w:rsidRPr="00ED4D4F">
                          <w:rPr>
                            <w:rFonts w:ascii="Adobe Arabic" w:eastAsia="Calibri" w:hAnsi="Adobe Arabic" w:cs="Adobe Arabic"/>
                            <w:b/>
                            <w:bCs/>
                            <w:color w:val="168489"/>
                            <w:kern w:val="24"/>
                            <w:sz w:val="36"/>
                            <w:szCs w:val="36"/>
                            <w:rtl/>
                            <w:lang w:bidi="ar-SY"/>
                          </w:rPr>
                          <w:t>ثورة التحوّل الرقمي</w:t>
                        </w:r>
                      </w:p>
                    </w:txbxContent>
                  </v:textbox>
                </v:shape>
                <v:shape id="TextBox 38" o:spid="_x0000_s1072"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091221A3" w14:textId="77777777"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17A12F27" w14:textId="77777777" w:rsidR="00F01FA2" w:rsidRDefault="00F01FA2" w:rsidP="00F01FA2">
                        <w:pPr>
                          <w:jc w:val="center"/>
                          <w:rPr>
                            <w:rFonts w:ascii="Sakkal Majalla" w:eastAsia="Calibri" w:hAnsi="Sakkal Majalla"/>
                            <w:b/>
                            <w:bCs/>
                            <w:color w:val="000000"/>
                            <w:kern w:val="24"/>
                            <w:sz w:val="32"/>
                            <w:szCs w:val="32"/>
                          </w:rPr>
                        </w:pPr>
                      </w:p>
                    </w:txbxContent>
                  </v:textbox>
                </v:shape>
                <w10:anchorlock/>
              </v:group>
            </w:pict>
          </mc:Fallback>
        </mc:AlternateContent>
      </w:r>
    </w:p>
    <w:p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6E268571" wp14:editId="74B30536">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5"/>
                              <a:ext cx="4616071" cy="387740"/>
                            </a:xfrm>
                            <a:prstGeom prst="rect">
                              <a:avLst/>
                            </a:prstGeom>
                            <a:noFill/>
                          </wps:spPr>
                          <wps:txbx>
                            <w:txbxContent>
                              <w:p w:rsidR="002A078C" w:rsidRPr="00140525" w:rsidRDefault="00140525" w:rsidP="00140525">
                                <w:pPr>
                                  <w:rPr>
                                    <w:rFonts w:eastAsia="Calibri" w:hAnsi="Adobe Arabic" w:cs="Adobe Arabic"/>
                                    <w:b/>
                                    <w:bCs/>
                                    <w:color w:val="FFFFFF"/>
                                    <w:kern w:val="24"/>
                                    <w:sz w:val="36"/>
                                    <w:szCs w:val="36"/>
                                    <w:lang w:bidi="ar-EG"/>
                                  </w:rPr>
                                </w:pPr>
                                <w:r w:rsidRPr="00140525">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268571"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ngirwhAcAALMc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10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59" o:title=""/>
                </v:shape>
                <v:group id="مجموعة 39" o:spid="_x0000_s1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5065EA5F" w14:textId="77777777" w:rsidR="002A078C" w:rsidRPr="00140525" w:rsidRDefault="00140525" w:rsidP="00140525">
                          <w:pPr>
                            <w:rPr>
                              <w:rFonts w:eastAsia="Calibri" w:hAnsi="Adobe Arabic" w:cs="Adobe Arabic"/>
                              <w:b/>
                              <w:bCs/>
                              <w:color w:val="FFFFFF"/>
                              <w:kern w:val="24"/>
                              <w:sz w:val="36"/>
                              <w:szCs w:val="36"/>
                              <w:lang w:bidi="ar-EG"/>
                            </w:rPr>
                          </w:pPr>
                          <w:r w:rsidRPr="00140525">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rsidR="00ED4D4F" w:rsidRPr="00140525" w:rsidRDefault="00611798" w:rsidP="00140525">
      <w:pPr>
        <w:pStyle w:val="ListParagraph"/>
        <w:numPr>
          <w:ilvl w:val="0"/>
          <w:numId w:val="12"/>
        </w:numPr>
        <w:jc w:val="both"/>
        <w:rPr>
          <w:rFonts w:ascii="Sakkal Majalla" w:hAnsi="Sakkal Majalla" w:cs="Sakkal Majalla"/>
          <w:sz w:val="34"/>
          <w:szCs w:val="34"/>
        </w:rPr>
      </w:pPr>
      <w:r>
        <w:rPr>
          <w:noProof/>
        </w:rPr>
        <w:drawing>
          <wp:anchor distT="0" distB="0" distL="114300" distR="114300" simplePos="0" relativeHeight="252807168" behindDoc="0" locked="0" layoutInCell="1" allowOverlap="1" wp14:anchorId="0DEE2EA4" wp14:editId="14009078">
            <wp:simplePos x="0" y="0"/>
            <wp:positionH relativeFrom="column">
              <wp:posOffset>-73025</wp:posOffset>
            </wp:positionH>
            <wp:positionV relativeFrom="paragraph">
              <wp:posOffset>526737</wp:posOffset>
            </wp:positionV>
            <wp:extent cx="1893570" cy="1678305"/>
            <wp:effectExtent l="0" t="0" r="0" b="0"/>
            <wp:wrapSquare wrapText="bothSides"/>
            <wp:docPr id="274982737"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9118" t="13882" r="8834" b="13393"/>
                    <a:stretch/>
                  </pic:blipFill>
                  <pic:spPr bwMode="auto">
                    <a:xfrm>
                      <a:off x="0" y="0"/>
                      <a:ext cx="1893570" cy="1678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D4D4F" w:rsidRPr="00140525">
        <w:rPr>
          <w:rFonts w:ascii="Sakkal Majalla" w:hAnsi="Sakkal Majalla" w:cs="Sakkal Majalla"/>
          <w:sz w:val="34"/>
          <w:szCs w:val="34"/>
          <w:rtl/>
        </w:rPr>
        <w:t>في عصر التحولات السريعة والتقدّم التكنولوجي المتسارع، أصبح التغيير الرقمي ضرورة حتمية للمؤسسات التي تسعى للاستمرار والنمو في بيئة عمل تنافسية ودائمة التطور. التغيير الرقمي لا يعني فقط إدخال التكنولوجيا إلى بيئة العمل، بل يشمل إعادة تصميم العمليات، الثقافة التنظيمية، وطريقة التفكير للتكيّف مع متطلبات العصر الرقمي. إنه عملية شاملة تهدف إلى تحسين الكفاءة، تعزيز تجربة العملاء، وخلق قيمة جديدة من خلال تبني الابتكار الرقمي.</w:t>
      </w:r>
      <w:r w:rsidRPr="00611798">
        <w:t xml:space="preserve"> </w:t>
      </w:r>
    </w:p>
    <w:p w:rsidR="00ED4D4F" w:rsidRPr="00140525" w:rsidRDefault="00ED4D4F" w:rsidP="00140525">
      <w:pPr>
        <w:pStyle w:val="ListParagraph"/>
        <w:numPr>
          <w:ilvl w:val="0"/>
          <w:numId w:val="12"/>
        </w:numPr>
        <w:jc w:val="both"/>
        <w:rPr>
          <w:rFonts w:ascii="Sakkal Majalla" w:hAnsi="Sakkal Majalla" w:cs="Sakkal Majalla"/>
          <w:sz w:val="34"/>
          <w:szCs w:val="34"/>
        </w:rPr>
      </w:pPr>
      <w:r w:rsidRPr="00140525">
        <w:rPr>
          <w:rFonts w:ascii="Sakkal Majalla" w:hAnsi="Sakkal Majalla" w:cs="Sakkal Majalla"/>
          <w:sz w:val="34"/>
          <w:szCs w:val="34"/>
          <w:rtl/>
        </w:rPr>
        <w:t>على الرغم من أن التحول الرقمي يحمل فرصاً هائلة، إلا أنه يواجه تحديات كبيرة، أبرزها تهيئة الموظفين والقادة لتقبّله والتفاعل معه بفعالية. فالتغيير غالباً ما يثير مشاعر القلق والمقاومة نتيجة الخوف من المجهول، أو نقص المعرفة بالتكنولوجيا، أو التمسك بالطرق التقليدية للعمل. لذلك، فإن نجاح أي مبادرة للتغيير الرقمي يعتمد بشكل كبير على مدى استعداد الأفراد داخل المنظمة - من الموظفين إلى القادة - لتبني هذا التغيير.</w:t>
      </w:r>
    </w:p>
    <w:p w:rsidR="00ED4D4F" w:rsidRPr="00140525" w:rsidRDefault="00ED4D4F" w:rsidP="00140525">
      <w:pPr>
        <w:pStyle w:val="ListParagraph"/>
        <w:numPr>
          <w:ilvl w:val="0"/>
          <w:numId w:val="12"/>
        </w:numPr>
        <w:jc w:val="both"/>
        <w:rPr>
          <w:rFonts w:ascii="Sakkal Majalla" w:hAnsi="Sakkal Majalla" w:cs="Sakkal Majalla"/>
          <w:sz w:val="34"/>
          <w:szCs w:val="34"/>
        </w:rPr>
      </w:pPr>
      <w:r w:rsidRPr="00140525">
        <w:rPr>
          <w:rFonts w:ascii="Sakkal Majalla" w:hAnsi="Sakkal Majalla" w:cs="Sakkal Majalla"/>
          <w:sz w:val="34"/>
          <w:szCs w:val="34"/>
          <w:rtl/>
        </w:rPr>
        <w:t>فالتغيير الرقمي إذاً، ليس مجرد خطوة تقنية، بل هو تحول عميق في طريقة عمل المنظمات، يتطلب تضافر الجهود بين التكنولوجيا، الأفراد، والثقافة التنظيمية. من خلال تهيئة الموظفين والقادة لتقبّل التحول الرقمي، يمكن للمؤسسات تجاوز التحديات واغتنام الفرص التي يوفرها العالم الرقمي، لتظل قادرة على المنافسة والابتكار في المستقبل.</w:t>
      </w:r>
    </w:p>
    <w:p w:rsidR="00ED4D4F" w:rsidRDefault="00DD6B4E" w:rsidP="00DD6B4E">
      <w:pPr>
        <w:pageBreakBefore/>
        <w:rPr>
          <w:rtl/>
        </w:rPr>
      </w:pPr>
      <w:r w:rsidRPr="00F01FA2">
        <w:rPr>
          <w:noProof/>
        </w:rPr>
        <w:lastRenderedPageBreak/>
        <mc:AlternateContent>
          <mc:Choice Requires="wpg">
            <w:drawing>
              <wp:inline distT="0" distB="0" distL="0" distR="0" wp14:anchorId="1CB3D5E3" wp14:editId="44D0A96D">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DD6B4E" w:rsidRDefault="00DD6B4E" w:rsidP="00DD6B4E">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DD6B4E" w:rsidRDefault="00DD6B4E" w:rsidP="00DD6B4E">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B3D5E3"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YgzDA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">
                <v:shape id="TextBox 4" o:spid="_x0000_s1083"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6CD3C82D" w14:textId="77777777" w:rsidR="00DD6B4E" w:rsidRDefault="00DD6B4E" w:rsidP="00DD6B4E">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5"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2" o:title="Puzzle "/>
                </v:shape>
                <v:shape id="TextBox 7" o:spid="_x0000_s1086"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6186A298" w14:textId="77777777" w:rsidR="00DD6B4E" w:rsidRDefault="00DD6B4E" w:rsidP="00DD6B4E">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rsidR="00ED4D4F" w:rsidRPr="00812BC8" w:rsidRDefault="00ED4D4F" w:rsidP="00DD6B4E">
      <w:r w:rsidRPr="00DD6B4E">
        <w:rPr>
          <w:color w:val="168489"/>
          <w:rtl/>
        </w:rPr>
        <w:t xml:space="preserve">اسم </w:t>
      </w:r>
      <w:r w:rsidRPr="00DD6B4E">
        <w:rPr>
          <w:rFonts w:hint="cs"/>
          <w:color w:val="168489"/>
          <w:rtl/>
        </w:rPr>
        <w:t xml:space="preserve">النشاط: </w:t>
      </w:r>
      <w:r w:rsidRPr="00812BC8">
        <w:rPr>
          <w:rFonts w:hint="cs"/>
          <w:rtl/>
        </w:rPr>
        <w:t>"</w:t>
      </w:r>
      <w:r w:rsidRPr="00812BC8">
        <w:rPr>
          <w:rtl/>
        </w:rPr>
        <w:t>أوركسترا التغيير"</w:t>
      </w:r>
    </w:p>
    <w:p w:rsidR="00ED4D4F" w:rsidRPr="00DD6B4E" w:rsidRDefault="00ED4D4F" w:rsidP="00DD6B4E">
      <w:pPr>
        <w:rPr>
          <w:color w:val="168489"/>
        </w:rPr>
      </w:pPr>
      <w:r w:rsidRPr="00DD6B4E">
        <w:rPr>
          <w:color w:val="168489"/>
          <w:rtl/>
        </w:rPr>
        <w:t xml:space="preserve"> هدف النشاط:  </w:t>
      </w:r>
    </w:p>
    <w:p w:rsidR="00ED4D4F" w:rsidRPr="00812BC8" w:rsidRDefault="00ED4D4F" w:rsidP="00DD6B4E">
      <w:r w:rsidRPr="00812BC8">
        <w:rPr>
          <w:rtl/>
        </w:rPr>
        <w:t xml:space="preserve">- كسر الحواجز بين المشاركين.  </w:t>
      </w:r>
    </w:p>
    <w:p w:rsidR="00ED4D4F" w:rsidRPr="00812BC8" w:rsidRDefault="00ED4D4F" w:rsidP="00DD6B4E">
      <w:r w:rsidRPr="00812BC8">
        <w:rPr>
          <w:rtl/>
        </w:rPr>
        <w:t xml:space="preserve">- تعزيز التفاعل والتواصل بينهم.  </w:t>
      </w:r>
    </w:p>
    <w:p w:rsidR="00ED4D4F" w:rsidRPr="00812BC8" w:rsidRDefault="00ED4D4F" w:rsidP="00DD6B4E">
      <w:r w:rsidRPr="00812BC8">
        <w:rPr>
          <w:rtl/>
        </w:rPr>
        <w:t>- تعريف المشاركين ببعضهم البعض بطريقة ممتعة تتماشى مع موضوع البرنامج.</w:t>
      </w:r>
    </w:p>
    <w:p w:rsidR="00ED4D4F" w:rsidRPr="00812BC8" w:rsidRDefault="00ED4D4F" w:rsidP="00DD6B4E">
      <w:r w:rsidRPr="00DD6B4E">
        <w:rPr>
          <w:color w:val="168489"/>
          <w:rtl/>
        </w:rPr>
        <w:t xml:space="preserve"> مدة </w:t>
      </w:r>
      <w:r w:rsidRPr="00DD6B4E">
        <w:rPr>
          <w:rFonts w:hint="cs"/>
          <w:color w:val="168489"/>
          <w:rtl/>
        </w:rPr>
        <w:t xml:space="preserve">النشاط: </w:t>
      </w:r>
      <w:r w:rsidRPr="00812BC8">
        <w:rPr>
          <w:rFonts w:hint="cs"/>
          <w:rtl/>
        </w:rPr>
        <w:t>20</w:t>
      </w:r>
      <w:r w:rsidRPr="00812BC8">
        <w:rPr>
          <w:rtl/>
        </w:rPr>
        <w:t>-30 دقيقة.</w:t>
      </w:r>
    </w:p>
    <w:p w:rsidR="00ED4D4F" w:rsidRPr="00DD6B4E" w:rsidRDefault="00ED4D4F" w:rsidP="00DD6B4E">
      <w:pPr>
        <w:rPr>
          <w:color w:val="168489"/>
        </w:rPr>
      </w:pPr>
      <w:r w:rsidRPr="00DD6B4E">
        <w:rPr>
          <w:color w:val="168489"/>
          <w:rtl/>
        </w:rPr>
        <w:t xml:space="preserve"> الأدوات المطلوبة:  </w:t>
      </w:r>
    </w:p>
    <w:p w:rsidR="00ED4D4F" w:rsidRPr="00812BC8" w:rsidRDefault="00ED4D4F" w:rsidP="00DD6B4E">
      <w:r w:rsidRPr="00812BC8">
        <w:rPr>
          <w:rtl/>
        </w:rPr>
        <w:t>- أوراق وأقلام</w:t>
      </w:r>
      <w:r>
        <w:rPr>
          <w:rFonts w:hint="cs"/>
          <w:rtl/>
        </w:rPr>
        <w:t xml:space="preserve">، </w:t>
      </w:r>
      <w:r w:rsidRPr="00812BC8">
        <w:rPr>
          <w:rtl/>
        </w:rPr>
        <w:t>ملصقات صغيرة أو بطاقات</w:t>
      </w:r>
      <w:r>
        <w:rPr>
          <w:rFonts w:hint="cs"/>
          <w:rtl/>
        </w:rPr>
        <w:t>.</w:t>
      </w:r>
    </w:p>
    <w:p w:rsidR="00ED4D4F" w:rsidRPr="00DD6B4E" w:rsidRDefault="00ED4D4F" w:rsidP="00DD6B4E">
      <w:pPr>
        <w:rPr>
          <w:color w:val="168489"/>
        </w:rPr>
      </w:pPr>
      <w:r w:rsidRPr="00DD6B4E">
        <w:rPr>
          <w:rFonts w:hint="cs"/>
          <w:color w:val="168489"/>
          <w:rtl/>
        </w:rPr>
        <w:t>آ</w:t>
      </w:r>
      <w:r w:rsidRPr="00DD6B4E">
        <w:rPr>
          <w:color w:val="168489"/>
          <w:rtl/>
        </w:rPr>
        <w:t>لية تنفيذ النشاط:</w:t>
      </w:r>
    </w:p>
    <w:p w:rsidR="00ED4D4F" w:rsidRPr="00DD6B4E" w:rsidRDefault="00ED4D4F" w:rsidP="00DD6B4E">
      <w:pPr>
        <w:rPr>
          <w:color w:val="808080" w:themeColor="background1" w:themeShade="80"/>
        </w:rPr>
      </w:pPr>
      <w:r w:rsidRPr="00DD6B4E">
        <w:rPr>
          <w:color w:val="808080" w:themeColor="background1" w:themeShade="80"/>
          <w:rtl/>
        </w:rPr>
        <w:t xml:space="preserve"> 1. التهيئة (5 دقائق):</w:t>
      </w:r>
    </w:p>
    <w:p w:rsidR="00ED4D4F" w:rsidRPr="00812BC8" w:rsidRDefault="00ED4D4F" w:rsidP="00DD6B4E">
      <w:r w:rsidRPr="00812BC8">
        <w:rPr>
          <w:rtl/>
        </w:rPr>
        <w:t xml:space="preserve">- ابدأ النشاط بالترحيب بالمشاركين وأوضح أهمية التعارف والتعاون في بناء فريق ناجح قادر على قيادة التغيير.  </w:t>
      </w:r>
    </w:p>
    <w:p w:rsidR="00ED4D4F" w:rsidRPr="00812BC8" w:rsidRDefault="00ED4D4F" w:rsidP="00DD6B4E">
      <w:r w:rsidRPr="00812BC8">
        <w:rPr>
          <w:rtl/>
        </w:rPr>
        <w:t xml:space="preserve">- اربط النشاط بفكرة البرنامج "مايسترو التغيير"، ووضح أن التغيير الناجح يعتمد على العمل الجماعي المتناغم، كما في الأوركسترا.  </w:t>
      </w:r>
    </w:p>
    <w:p w:rsidR="00ED4D4F" w:rsidRPr="00DD6B4E" w:rsidRDefault="00ED4D4F" w:rsidP="00DD6B4E">
      <w:pPr>
        <w:rPr>
          <w:color w:val="808080" w:themeColor="background1" w:themeShade="80"/>
        </w:rPr>
      </w:pPr>
      <w:r w:rsidRPr="00DD6B4E">
        <w:rPr>
          <w:color w:val="808080" w:themeColor="background1" w:themeShade="80"/>
          <w:rtl/>
        </w:rPr>
        <w:t xml:space="preserve"> 2. شرح النشاط (3 دقائق):</w:t>
      </w:r>
    </w:p>
    <w:p w:rsidR="00ED4D4F" w:rsidRPr="00812BC8" w:rsidRDefault="00ED4D4F" w:rsidP="00DD6B4E">
      <w:r w:rsidRPr="00812BC8">
        <w:rPr>
          <w:rtl/>
        </w:rPr>
        <w:t>- اطلب من كل مشارك أن يتخيل أنه يعزف دورا</w:t>
      </w:r>
      <w:r>
        <w:rPr>
          <w:rFonts w:hint="cs"/>
          <w:rtl/>
        </w:rPr>
        <w:t>ً</w:t>
      </w:r>
      <w:r w:rsidRPr="00812BC8">
        <w:rPr>
          <w:rtl/>
        </w:rPr>
        <w:t xml:space="preserve"> محددا</w:t>
      </w:r>
      <w:r>
        <w:rPr>
          <w:rFonts w:hint="cs"/>
          <w:rtl/>
        </w:rPr>
        <w:t>ً</w:t>
      </w:r>
      <w:r w:rsidRPr="00812BC8">
        <w:rPr>
          <w:rtl/>
        </w:rPr>
        <w:t xml:space="preserve"> في أوركسترا التغيير.  </w:t>
      </w:r>
    </w:p>
    <w:p w:rsidR="00ED4D4F" w:rsidRPr="00812BC8" w:rsidRDefault="00ED4D4F" w:rsidP="00DD6B4E">
      <w:r w:rsidRPr="00812BC8">
        <w:rPr>
          <w:rtl/>
        </w:rPr>
        <w:t xml:space="preserve">    - مثال: قائد الأوركسترا، عازف الكمان، عازف الطبول، عازف البيانو... إلخ.  </w:t>
      </w:r>
    </w:p>
    <w:p w:rsidR="00ED4D4F" w:rsidRPr="00812BC8" w:rsidRDefault="00ED4D4F" w:rsidP="00DD6B4E">
      <w:r w:rsidRPr="00812BC8">
        <w:rPr>
          <w:rtl/>
        </w:rPr>
        <w:t xml:space="preserve">- كل مشارك سيختار "دوره" بناءً على شخصيته أو المهارة التي يعتقد أنها تميزه في بيئة العمل أو في إدارة التغيير (يمكنه اختيار آلة موسيقية أو دور رمزي).  </w:t>
      </w:r>
    </w:p>
    <w:p w:rsidR="00ED4D4F" w:rsidRPr="00812BC8" w:rsidRDefault="00ED4D4F" w:rsidP="00DD6B4E">
      <w:r w:rsidRPr="00812BC8">
        <w:rPr>
          <w:rtl/>
        </w:rPr>
        <w:t>- بعد ذلك، سيُطلب من كل مشارك أن يشارك الجميع اسمه، وظيفته، والدور الذي اختاره في "أوركسترا التغيير"، مع تقديم شرح بسيط عن سبب اختياره لهذا الدور.</w:t>
      </w:r>
    </w:p>
    <w:p w:rsidR="00ED4D4F" w:rsidRPr="00DD6B4E" w:rsidRDefault="00ED4D4F" w:rsidP="00DD6B4E">
      <w:pPr>
        <w:keepNext/>
        <w:rPr>
          <w:color w:val="808080" w:themeColor="background1" w:themeShade="80"/>
        </w:rPr>
      </w:pPr>
      <w:r w:rsidRPr="00DD6B4E">
        <w:rPr>
          <w:color w:val="808080" w:themeColor="background1" w:themeShade="80"/>
          <w:rtl/>
        </w:rPr>
        <w:lastRenderedPageBreak/>
        <w:t xml:space="preserve"> 3. تقسيم المشاركين إلى مجموعات صغيرة (10 دقائق):  </w:t>
      </w:r>
    </w:p>
    <w:p w:rsidR="00ED4D4F" w:rsidRPr="00812BC8" w:rsidRDefault="00ED4D4F" w:rsidP="00DD6B4E">
      <w:r w:rsidRPr="00812BC8">
        <w:rPr>
          <w:rtl/>
        </w:rPr>
        <w:t xml:space="preserve">- قسّم المشاركين إلى مجموعات صغيرة مكونة من 3-5 أفراد.  </w:t>
      </w:r>
    </w:p>
    <w:p w:rsidR="00ED4D4F" w:rsidRPr="00812BC8" w:rsidRDefault="00ED4D4F" w:rsidP="00DD6B4E">
      <w:r w:rsidRPr="00812BC8">
        <w:rPr>
          <w:rtl/>
        </w:rPr>
        <w:t xml:space="preserve">- داخل كل مجموعة، يقوم الأعضاء بمشاركة أسمائهم، أدوارهم في "أوركسترا التغيير"، ومهاراتهم التي يعتقدون أنها ستساعدهم في قيادة أو دعم التغيير.  </w:t>
      </w:r>
    </w:p>
    <w:p w:rsidR="00ED4D4F" w:rsidRPr="00812BC8" w:rsidRDefault="00ED4D4F" w:rsidP="00DD6B4E">
      <w:r w:rsidRPr="00812BC8">
        <w:rPr>
          <w:rtl/>
        </w:rPr>
        <w:t>- شجعهم على التفكير في كيفية تناغم أدوارهم معًا في فريق واحد لإحداث تغيير ناجح.</w:t>
      </w:r>
    </w:p>
    <w:p w:rsidR="00ED4D4F" w:rsidRPr="00DD6B4E" w:rsidRDefault="00ED4D4F" w:rsidP="00DD6B4E">
      <w:pPr>
        <w:rPr>
          <w:color w:val="808080" w:themeColor="background1" w:themeShade="80"/>
        </w:rPr>
      </w:pPr>
      <w:r w:rsidRPr="00DD6B4E">
        <w:rPr>
          <w:color w:val="808080" w:themeColor="background1" w:themeShade="80"/>
          <w:rtl/>
        </w:rPr>
        <w:t xml:space="preserve"> 4. مشاركة الأفكار بشكل جماعي (7-10 دقائق):</w:t>
      </w:r>
    </w:p>
    <w:p w:rsidR="00ED4D4F" w:rsidRPr="00812BC8" w:rsidRDefault="00ED4D4F" w:rsidP="00DD6B4E">
      <w:r w:rsidRPr="00812BC8">
        <w:rPr>
          <w:rtl/>
        </w:rPr>
        <w:t xml:space="preserve">- بعد انتهاء النقاش داخل المجموعات، اطلب من كل مجموعة تقديم عرض قصير عن كيف يمكن لأدوارهم المختلفة أن تتكامل لقيادة التغيير بنجاح؟  </w:t>
      </w:r>
    </w:p>
    <w:p w:rsidR="00ED4D4F" w:rsidRPr="00812BC8" w:rsidRDefault="00ED4D4F" w:rsidP="00DD6B4E">
      <w:r w:rsidRPr="00812BC8">
        <w:rPr>
          <w:rtl/>
        </w:rPr>
        <w:t xml:space="preserve">- شجعهم على أن يكونوا مبدعين في العرض، مثل استخدام تشبيهات موسيقية أو أمثلة من واقع العمل.  </w:t>
      </w:r>
    </w:p>
    <w:p w:rsidR="00ED4D4F" w:rsidRPr="00DD6B4E" w:rsidRDefault="00ED4D4F" w:rsidP="00DD6B4E">
      <w:pPr>
        <w:rPr>
          <w:color w:val="168489"/>
        </w:rPr>
      </w:pPr>
      <w:r w:rsidRPr="00DD6B4E">
        <w:rPr>
          <w:color w:val="168489"/>
          <w:rtl/>
        </w:rPr>
        <w:t xml:space="preserve"> أسئلة تحفيزية أثناء النشاط:</w:t>
      </w:r>
    </w:p>
    <w:p w:rsidR="00ED4D4F" w:rsidRPr="00812BC8" w:rsidRDefault="00ED4D4F" w:rsidP="00DD6B4E">
      <w:r w:rsidRPr="00812BC8">
        <w:rPr>
          <w:rtl/>
        </w:rPr>
        <w:t>1. ما المهارة أو الصفة التي تجعلك مناسبا</w:t>
      </w:r>
      <w:r>
        <w:rPr>
          <w:rFonts w:hint="cs"/>
          <w:rtl/>
        </w:rPr>
        <w:t>ً</w:t>
      </w:r>
      <w:r w:rsidRPr="00812BC8">
        <w:rPr>
          <w:rtl/>
        </w:rPr>
        <w:t xml:space="preserve"> للدور الذي اخترته؟  </w:t>
      </w:r>
    </w:p>
    <w:p w:rsidR="00ED4D4F" w:rsidRPr="00812BC8" w:rsidRDefault="00ED4D4F" w:rsidP="00DD6B4E">
      <w:r w:rsidRPr="00812BC8">
        <w:rPr>
          <w:rtl/>
        </w:rPr>
        <w:t xml:space="preserve">2. ما التحديات التي تعتقد أنك قد تواجهها خلال "عزفك" في فريق التغيير؟ وكيف يمكن لفريقك دعمك؟  </w:t>
      </w:r>
    </w:p>
    <w:p w:rsidR="00ED4D4F" w:rsidRPr="00812BC8" w:rsidRDefault="00ED4D4F" w:rsidP="00DD6B4E">
      <w:r w:rsidRPr="00812BC8">
        <w:rPr>
          <w:rtl/>
        </w:rPr>
        <w:t>3. كيف يمكن لأدواركم المختلفة أن تخلق "تناغما</w:t>
      </w:r>
      <w:r>
        <w:rPr>
          <w:rFonts w:hint="cs"/>
          <w:rtl/>
        </w:rPr>
        <w:t>ً</w:t>
      </w:r>
      <w:r w:rsidRPr="00812BC8">
        <w:rPr>
          <w:rtl/>
        </w:rPr>
        <w:t xml:space="preserve">" لتحقيق النجاح؟  </w:t>
      </w:r>
    </w:p>
    <w:p w:rsidR="00ED4D4F" w:rsidRPr="00812BC8" w:rsidRDefault="00ED4D4F" w:rsidP="00DD6B4E">
      <w:r w:rsidRPr="00812BC8">
        <w:rPr>
          <w:rtl/>
        </w:rPr>
        <w:t xml:space="preserve"> الخاتمة:</w:t>
      </w:r>
    </w:p>
    <w:p w:rsidR="00ED4D4F" w:rsidRPr="00812BC8" w:rsidRDefault="00ED4D4F" w:rsidP="00DD6B4E">
      <w:r w:rsidRPr="00812BC8">
        <w:rPr>
          <w:rtl/>
        </w:rPr>
        <w:t>- بعد انتهاء النشاط، أشكر الجميع على المشاركة ووضح أن أوركسترا التغيير الناجحة تتطلب تناغم الأدوار المختلفة، تماما</w:t>
      </w:r>
      <w:r>
        <w:rPr>
          <w:rFonts w:hint="cs"/>
          <w:rtl/>
        </w:rPr>
        <w:t>ً</w:t>
      </w:r>
      <w:r w:rsidRPr="00812BC8">
        <w:rPr>
          <w:rtl/>
        </w:rPr>
        <w:t xml:space="preserve"> كما ستتعلمون في هذا البرنامج التدريبي.  </w:t>
      </w:r>
    </w:p>
    <w:p w:rsidR="00ED4D4F" w:rsidRPr="00812BC8" w:rsidRDefault="00ED4D4F" w:rsidP="00DD6B4E">
      <w:r w:rsidRPr="00812BC8">
        <w:rPr>
          <w:rtl/>
        </w:rPr>
        <w:t xml:space="preserve">- اربط النشاط بمفهوم البرنامج: "كل منا لديه دور في قيادة التغيير، لكن النجاح يعتمد على العمل الجماعي والتناغم".  </w:t>
      </w:r>
    </w:p>
    <w:p w:rsidR="00ED4D4F" w:rsidRDefault="00A019AD" w:rsidP="00DD6B4E">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3C67BB7" wp14:editId="489CDCD5">
                <wp:extent cx="5731510" cy="895350"/>
                <wp:effectExtent l="0" t="0" r="21590" b="19050"/>
                <wp:docPr id="19281347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9799751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78517939" name="مجموعة 39"/>
                        <wpg:cNvGrpSpPr/>
                        <wpg:grpSpPr>
                          <a:xfrm>
                            <a:off x="0" y="0"/>
                            <a:ext cx="5731510" cy="895350"/>
                            <a:chOff x="0" y="0"/>
                            <a:chExt cx="5878196" cy="918845"/>
                          </a:xfrm>
                        </wpg:grpSpPr>
                        <wpg:grpSp>
                          <wpg:cNvPr id="1160516739" name="مجموعة 40"/>
                          <wpg:cNvGrpSpPr/>
                          <wpg:grpSpPr>
                            <a:xfrm>
                              <a:off x="0" y="0"/>
                              <a:ext cx="5878196" cy="918845"/>
                              <a:chOff x="0" y="0"/>
                              <a:chExt cx="6240348" cy="919070"/>
                            </a:xfrm>
                          </wpg:grpSpPr>
                          <wpg:grpSp>
                            <wpg:cNvPr id="1028305258" name="مجموعة 41"/>
                            <wpg:cNvGrpSpPr/>
                            <wpg:grpSpPr>
                              <a:xfrm>
                                <a:off x="0" y="169208"/>
                                <a:ext cx="5433072" cy="580613"/>
                                <a:chOff x="0" y="169208"/>
                                <a:chExt cx="5433072" cy="580613"/>
                              </a:xfrm>
                            </wpg:grpSpPr>
                            <wps:wsp>
                              <wps:cNvPr id="3634876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52241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184123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7775123" name="مربع نص 41"/>
                          <wps:cNvSpPr txBox="1"/>
                          <wps:spPr>
                            <a:xfrm>
                              <a:off x="204484" y="119931"/>
                              <a:ext cx="4616071" cy="6816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بناء عقلية التقبّل للتغيير "استراتيجيات تغيير طريقة تفكير الموظفين والقادة تجاه التغيير"</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3C67BB7" 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s00eWtBwAAt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">
                  <v:imagedata r:id="rId59"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" filled="f" strokecolor="#a5a5a5 [2092]" strokeweight="1pt">
                      <v:stroke joinstyle="miter"/>
                    </v:oval>
                  </v:group>
                  <v:shape id="مربع نص 41" o:spid="_x0000_s1095" type="#_x0000_t202" style="position:absolute;left:2044;top:1199;width:46161;height:6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" filled="f" stroked="f">
                    <v:textbox style="mso-fit-shape-to-text:t">
                      <w:txbxContent>
                        <w:p w14:paraId="17C85987"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بناء عقلية التقبّل للتغيير "استراتيجيات تغيير طريقة تفكير الموظفين والقادة تجاه التغيير"</w:t>
                          </w:r>
                        </w:p>
                      </w:txbxContent>
                    </v:textbox>
                  </v:shape>
                </v:group>
                <w10:anchorlock/>
              </v:group>
            </w:pict>
          </mc:Fallback>
        </mc:AlternateContent>
      </w:r>
    </w:p>
    <w:p w:rsidR="00ED4D4F" w:rsidRDefault="00ED4D4F" w:rsidP="00A019AD">
      <w:r w:rsidRPr="00812BC8">
        <w:rPr>
          <w:rtl/>
        </w:rPr>
        <w:t>التغيير أمر لا مفر منه في بيئة الأعمال الحديثة. سواء</w:t>
      </w:r>
      <w:r>
        <w:rPr>
          <w:rFonts w:hint="cs"/>
          <w:rtl/>
        </w:rPr>
        <w:t>ً</w:t>
      </w:r>
      <w:r w:rsidRPr="00812BC8">
        <w:rPr>
          <w:rtl/>
        </w:rPr>
        <w:t xml:space="preserve"> كان ذلك بسبب التطورات التكنولوجية، التحولات في السوق، أو إعادة هيكلة الأعمال، فإن القدرة على التكي</w:t>
      </w:r>
      <w:r>
        <w:rPr>
          <w:rFonts w:hint="cs"/>
          <w:rtl/>
        </w:rPr>
        <w:t>ّ</w:t>
      </w:r>
      <w:r w:rsidRPr="00812BC8">
        <w:rPr>
          <w:rtl/>
        </w:rPr>
        <w:t>ف مع التغيير أصبحت مهارة حاسمة للقادة والموظفين على حد سواء. ومع ذلك، فإن التغيير غالبا</w:t>
      </w:r>
      <w:r>
        <w:rPr>
          <w:rFonts w:hint="cs"/>
          <w:rtl/>
        </w:rPr>
        <w:t>ً</w:t>
      </w:r>
      <w:r w:rsidRPr="00812BC8">
        <w:rPr>
          <w:rtl/>
        </w:rPr>
        <w:t xml:space="preserve"> ما يواجه بالرفض أو القلق، مما يعيق التقدم. لذا، يصبح من الضروري بناء عقلية تقبل التغيير وتطوير استراتيجيات فع</w:t>
      </w:r>
      <w:r>
        <w:rPr>
          <w:rFonts w:hint="cs"/>
          <w:rtl/>
        </w:rPr>
        <w:t>ّ</w:t>
      </w:r>
      <w:r w:rsidRPr="00812BC8">
        <w:rPr>
          <w:rtl/>
        </w:rPr>
        <w:t>الة لتحفيز الموظفين والقادة على تبني التغيير.</w:t>
      </w:r>
      <w:r>
        <w:rPr>
          <w:rFonts w:hint="cs"/>
          <w:rtl/>
        </w:rPr>
        <w:t xml:space="preserve"> وفيما يلي </w:t>
      </w:r>
      <w:r w:rsidRPr="00143241">
        <w:rPr>
          <w:rFonts w:hint="cs"/>
          <w:rtl/>
        </w:rPr>
        <w:t xml:space="preserve">سنوضح أبرز </w:t>
      </w:r>
      <w:bookmarkStart w:id="2" w:name="_Hlk183452092"/>
      <w:r w:rsidRPr="00143241">
        <w:rPr>
          <w:rFonts w:hint="cs"/>
          <w:rtl/>
        </w:rPr>
        <w:t>ال</w:t>
      </w:r>
      <w:r w:rsidRPr="00143241">
        <w:rPr>
          <w:rtl/>
        </w:rPr>
        <w:t xml:space="preserve">استراتيجيات </w:t>
      </w:r>
      <w:r w:rsidRPr="00143241">
        <w:rPr>
          <w:rFonts w:hint="cs"/>
          <w:rtl/>
        </w:rPr>
        <w:t>ل</w:t>
      </w:r>
      <w:r w:rsidRPr="00143241">
        <w:rPr>
          <w:rtl/>
        </w:rPr>
        <w:t>بناء عقلية تقبّل التغيير</w:t>
      </w:r>
      <w:r w:rsidRPr="00143241">
        <w:rPr>
          <w:rFonts w:hint="cs"/>
          <w:rtl/>
        </w:rPr>
        <w:t>:</w:t>
      </w:r>
    </w:p>
    <w:p w:rsidR="00DD6B4E" w:rsidRDefault="00DD6B4E" w:rsidP="00DD6B4E">
      <w:pPr>
        <w:rPr>
          <w:rtl/>
        </w:rPr>
      </w:pPr>
      <w:r w:rsidRPr="00DD6B4E">
        <w:rPr>
          <w:noProof/>
        </w:rPr>
        <mc:AlternateContent>
          <mc:Choice Requires="wpg">
            <w:drawing>
              <wp:inline distT="0" distB="0" distL="0" distR="0" wp14:anchorId="5479E25A" wp14:editId="62ED824A">
                <wp:extent cx="5873751" cy="3167380"/>
                <wp:effectExtent l="19050" t="0" r="0" b="0"/>
                <wp:docPr id="1342591211" name="Group 20"/>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757256848" name="Group 1757256848"/>
                        <wpg:cNvGrpSpPr/>
                        <wpg:grpSpPr>
                          <a:xfrm>
                            <a:off x="710341" y="1371628"/>
                            <a:ext cx="4475024" cy="1795752"/>
                            <a:chOff x="710341" y="1371628"/>
                            <a:chExt cx="4475024" cy="1795752"/>
                          </a:xfrm>
                        </wpg:grpSpPr>
                        <wpg:grpSp>
                          <wpg:cNvPr id="751611393" name="Group 751611393"/>
                          <wpg:cNvGrpSpPr/>
                          <wpg:grpSpPr>
                            <a:xfrm>
                              <a:off x="710341" y="1371628"/>
                              <a:ext cx="3071752" cy="1795752"/>
                              <a:chOff x="710341" y="1371628"/>
                              <a:chExt cx="3071752" cy="1795752"/>
                            </a:xfrm>
                          </wpg:grpSpPr>
                          <wps:wsp>
                            <wps:cNvPr id="1727321844" name="Shape"/>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FFD366"/>
                              </a:solidFill>
                              <a:ln w="12700">
                                <a:miter lim="400000"/>
                              </a:ln>
                            </wps:spPr>
                            <wps:bodyPr lIns="38100" tIns="38100" rIns="38100" bIns="38100" anchor="ctr"/>
                          </wps:wsp>
                          <wps:wsp>
                            <wps:cNvPr id="2012824860" name="Shape"/>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591056725" name="TextBox 13"/>
                            <wps:cNvSpPr txBox="1"/>
                            <wps:spPr>
                              <a:xfrm>
                                <a:off x="926337" y="2108231"/>
                                <a:ext cx="1098226" cy="713422"/>
                              </a:xfrm>
                              <a:prstGeom prst="rect">
                                <a:avLst/>
                              </a:prstGeom>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تبنّي التغيير كعملية مستمرة</w:t>
                                  </w:r>
                                </w:p>
                              </w:txbxContent>
                            </wps:txbx>
                            <wps:bodyPr wrap="square" lIns="0" rIns="0" rtlCol="0" anchor="t">
                              <a:noAutofit/>
                            </wps:bodyPr>
                          </wps:wsp>
                          <wps:wsp>
                            <wps:cNvPr id="1319134755" name="Shape"/>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BFBFBF"/>
                              </a:solidFill>
                              <a:ln w="12700">
                                <a:miter lim="400000"/>
                              </a:ln>
                            </wps:spPr>
                            <wps:bodyPr lIns="38100" tIns="38100" rIns="38100" bIns="38100" anchor="ctr"/>
                          </wps:wsp>
                          <wps:wsp>
                            <wps:cNvPr id="1901464265" name="Shape"/>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71296942" name="TextBox 77"/>
                            <wps:cNvSpPr txBox="1"/>
                            <wps:spPr>
                              <a:xfrm>
                                <a:off x="2454320" y="2129871"/>
                                <a:ext cx="984418" cy="832675"/>
                              </a:xfrm>
                              <a:prstGeom prst="rect">
                                <a:avLst/>
                              </a:prstGeom>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التفكير الإيجابي</w:t>
                                  </w:r>
                                </w:p>
                              </w:txbxContent>
                            </wps:txbx>
                            <wps:bodyPr wrap="square" lIns="0" rIns="0" rtlCol="0" anchor="t">
                              <a:noAutofit/>
                            </wps:bodyPr>
                          </wps:wsp>
                        </wpg:grpSp>
                        <wps:wsp>
                          <wps:cNvPr id="238019339" name="Shape"/>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987673" name="Shape"/>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71688169" name="TextBox 19"/>
                          <wps:cNvSpPr txBox="1"/>
                          <wps:spPr>
                            <a:xfrm>
                              <a:off x="3813722" y="2044787"/>
                              <a:ext cx="1056084" cy="882771"/>
                            </a:xfrm>
                            <a:prstGeom prst="rect">
                              <a:avLst/>
                            </a:prstGeom>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الفوائد طويلة المدى</w:t>
                                </w:r>
                              </w:p>
                            </w:txbxContent>
                          </wps:txbx>
                          <wps:bodyPr wrap="square" lIns="0" rIns="0" rtlCol="0" anchor="t">
                            <a:noAutofit/>
                          </wps:bodyPr>
                        </wps:wsp>
                      </wpg:grpSp>
                      <wpg:grpSp>
                        <wpg:cNvPr id="451096286" name="Group 451096286"/>
                        <wpg:cNvGrpSpPr/>
                        <wpg:grpSpPr>
                          <a:xfrm>
                            <a:off x="0" y="0"/>
                            <a:ext cx="5873751" cy="1808966"/>
                            <a:chOff x="0" y="0"/>
                            <a:chExt cx="5873751" cy="1808966"/>
                          </a:xfrm>
                        </wpg:grpSpPr>
                        <wps:wsp>
                          <wps:cNvPr id="1492515071" name="Shape"/>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A0C9CA"/>
                            </a:solidFill>
                            <a:ln w="12700">
                              <a:miter lim="400000"/>
                            </a:ln>
                          </wps:spPr>
                          <wps:bodyPr lIns="38100" tIns="38100" rIns="38100" bIns="38100" anchor="ctr"/>
                        </wps:wsp>
                        <wps:wsp>
                          <wps:cNvPr id="374761657" name="Shape"/>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BFBFBF"/>
                            </a:solidFill>
                            <a:ln w="12700">
                              <a:miter lim="400000"/>
                            </a:ln>
                          </wps:spPr>
                          <wps:bodyPr lIns="38100" tIns="38100" rIns="38100" bIns="38100" anchor="ctr"/>
                        </wps:wsp>
                        <wps:wsp>
                          <wps:cNvPr id="972993657" name="Shape"/>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47452904" name="Shape"/>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FFD366"/>
                            </a:solidFill>
                            <a:ln w="12700">
                              <a:miter lim="400000"/>
                            </a:ln>
                          </wps:spPr>
                          <wps:bodyPr lIns="38100" tIns="38100" rIns="38100" bIns="38100" anchor="ctr"/>
                        </wps:wsp>
                        <wps:wsp>
                          <wps:cNvPr id="2131052681" name="Shape"/>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877086818" name="Shape"/>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013154992" name="Shape"/>
                          <wps:cNvSpPr/>
                          <wps:spPr>
                            <a:xfrm>
                              <a:off x="2759353" y="424874"/>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58508395" name="Shape"/>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1486124" name="TextBox 13"/>
                          <wps:cNvSpPr txBox="1"/>
                          <wps:spPr>
                            <a:xfrm>
                              <a:off x="319029" y="597025"/>
                              <a:ext cx="928902" cy="1149278"/>
                            </a:xfrm>
                            <a:prstGeom prst="rect">
                              <a:avLst/>
                            </a:prstGeom>
                            <a:noFill/>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التعامل مع مقاومة التغيير بفهم وذكاء</w:t>
                                </w:r>
                              </w:p>
                            </w:txbxContent>
                          </wps:txbx>
                          <wps:bodyPr wrap="square" lIns="0" rIns="0" rtlCol="0" anchor="t">
                            <a:noAutofit/>
                          </wps:bodyPr>
                        </wps:wsp>
                        <wps:wsp>
                          <wps:cNvPr id="388204612" name="TextBox 69"/>
                          <wps:cNvSpPr txBox="1"/>
                          <wps:spPr>
                            <a:xfrm>
                              <a:off x="1726792" y="673737"/>
                              <a:ext cx="984633" cy="900853"/>
                            </a:xfrm>
                            <a:prstGeom prst="rect">
                              <a:avLst/>
                            </a:prstGeom>
                            <a:noFill/>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التعليم المستمر</w:t>
                                </w:r>
                              </w:p>
                            </w:txbxContent>
                          </wps:txbx>
                          <wps:bodyPr wrap="square" lIns="0" rIns="0" rtlCol="0" anchor="t">
                            <a:noAutofit/>
                          </wps:bodyPr>
                        </wps:wsp>
                        <wps:wsp>
                          <wps:cNvPr id="51384840" name="TextBox 19"/>
                          <wps:cNvSpPr txBox="1"/>
                          <wps:spPr>
                            <a:xfrm>
                              <a:off x="3123322" y="625136"/>
                              <a:ext cx="945088" cy="1073666"/>
                            </a:xfrm>
                            <a:prstGeom prst="rect">
                              <a:avLst/>
                            </a:prstGeom>
                            <a:noFill/>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الموظفين والقادة في عملية التغيير</w:t>
                                </w:r>
                              </w:p>
                            </w:txbxContent>
                          </wps:txbx>
                          <wps:bodyPr wrap="square" lIns="0" rIns="0" rtlCol="0" anchor="t">
                            <a:noAutofit/>
                          </wps:bodyPr>
                        </wps:wsp>
                        <wps:wsp>
                          <wps:cNvPr id="478212848" name="TextBox 22"/>
                          <wps:cNvSpPr txBox="1"/>
                          <wps:spPr>
                            <a:xfrm>
                              <a:off x="4534211" y="699465"/>
                              <a:ext cx="1039107" cy="808026"/>
                            </a:xfrm>
                            <a:prstGeom prst="rect">
                              <a:avLst/>
                            </a:prstGeom>
                            <a:noFill/>
                          </wps:spPr>
                          <wps:txbx>
                            <w:txbxContent>
                              <w:p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خلق بيئة ثقافية داعمة للتغيير</w:t>
                                </w:r>
                              </w:p>
                            </w:txbxContent>
                          </wps:txbx>
                          <wps:bodyPr wrap="square" lIns="0" rIns="0" rtlCol="0" anchor="t">
                            <a:noAutofit/>
                          </wps:bodyPr>
                        </wps:wsp>
                      </wpg:grpSp>
                      <pic:pic xmlns:pic="http://schemas.openxmlformats.org/drawingml/2006/picture">
                        <pic:nvPicPr>
                          <pic:cNvPr id="828172348" name="Graphic 44" descr="Customer review with solid fill"/>
                          <pic:cNvPicPr>
                            <a:picLocks noChangeAspect="1"/>
                          </pic:cNvPicPr>
                        </pic:nvPicPr>
                        <pic:blipFill>
                          <a:blip r:embed="rId6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4"/>
                              </a:ext>
                            </a:extLst>
                          </a:blip>
                          <a:stretch>
                            <a:fillRect/>
                          </a:stretch>
                        </pic:blipFill>
                        <pic:spPr>
                          <a:xfrm>
                            <a:off x="3438738" y="105602"/>
                            <a:ext cx="357502" cy="357501"/>
                          </a:xfrm>
                          <a:prstGeom prst="rect">
                            <a:avLst/>
                          </a:prstGeom>
                        </pic:spPr>
                      </pic:pic>
                      <pic:pic xmlns:pic="http://schemas.openxmlformats.org/drawingml/2006/picture">
                        <pic:nvPicPr>
                          <pic:cNvPr id="176624824" name="Graphic 73" descr="Gears with solid fill"/>
                          <pic:cNvPicPr>
                            <a:picLocks noChangeAspect="1"/>
                          </pic:cNvPicPr>
                        </pic:nvPicPr>
                        <pic:blipFill>
                          <a:blip r:embed="rId6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6"/>
                              </a:ext>
                            </a:extLst>
                          </a:blip>
                          <a:stretch>
                            <a:fillRect/>
                          </a:stretch>
                        </pic:blipFill>
                        <pic:spPr>
                          <a:xfrm>
                            <a:off x="1326925" y="1436209"/>
                            <a:ext cx="441303" cy="441303"/>
                          </a:xfrm>
                          <a:prstGeom prst="rect">
                            <a:avLst/>
                          </a:prstGeom>
                        </pic:spPr>
                      </pic:pic>
                      <pic:pic xmlns:pic="http://schemas.openxmlformats.org/drawingml/2006/picture">
                        <pic:nvPicPr>
                          <pic:cNvPr id="961886500" name="Graphic 186" descr="Brain in head with solid fill"/>
                          <pic:cNvPicPr>
                            <a:picLocks noChangeAspect="1"/>
                          </pic:cNvPicPr>
                        </pic:nvPicPr>
                        <pic:blipFill>
                          <a:blip r:embed="rId6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8"/>
                              </a:ext>
                            </a:extLst>
                          </a:blip>
                          <a:stretch>
                            <a:fillRect/>
                          </a:stretch>
                        </pic:blipFill>
                        <pic:spPr>
                          <a:xfrm>
                            <a:off x="640135" y="76537"/>
                            <a:ext cx="399085" cy="399085"/>
                          </a:xfrm>
                          <a:prstGeom prst="rect">
                            <a:avLst/>
                          </a:prstGeom>
                        </pic:spPr>
                      </pic:pic>
                      <pic:pic xmlns:pic="http://schemas.openxmlformats.org/drawingml/2006/picture">
                        <pic:nvPicPr>
                          <pic:cNvPr id="985811452" name="Graphic 6" descr="Magnifying glass with solid fill"/>
                          <pic:cNvPicPr>
                            <a:picLocks noChangeAspect="1"/>
                          </pic:cNvPicPr>
                        </pic:nvPicPr>
                        <pic:blipFill>
                          <a:blip r:embed="rId6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0"/>
                              </a:ext>
                            </a:extLst>
                          </a:blip>
                          <a:stretch>
                            <a:fillRect/>
                          </a:stretch>
                        </pic:blipFill>
                        <pic:spPr>
                          <a:xfrm>
                            <a:off x="4150281" y="1461174"/>
                            <a:ext cx="355893" cy="355893"/>
                          </a:xfrm>
                          <a:prstGeom prst="rect">
                            <a:avLst/>
                          </a:prstGeom>
                        </pic:spPr>
                      </pic:pic>
                      <pic:pic xmlns:pic="http://schemas.openxmlformats.org/drawingml/2006/picture">
                        <pic:nvPicPr>
                          <pic:cNvPr id="1456534947" name="Graphic 35" descr="Open book with solid fill"/>
                          <pic:cNvPicPr>
                            <a:picLocks noChangeAspect="1"/>
                          </pic:cNvPicPr>
                        </pic:nvPicPr>
                        <pic:blipFill>
                          <a:blip r:embed="rId7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2"/>
                              </a:ext>
                            </a:extLst>
                          </a:blip>
                          <a:stretch>
                            <a:fillRect/>
                          </a:stretch>
                        </pic:blipFill>
                        <pic:spPr>
                          <a:xfrm>
                            <a:off x="4869806" y="81802"/>
                            <a:ext cx="348524" cy="348556"/>
                          </a:xfrm>
                          <a:prstGeom prst="rect">
                            <a:avLst/>
                          </a:prstGeom>
                        </pic:spPr>
                      </pic:pic>
                      <pic:pic xmlns:pic="http://schemas.openxmlformats.org/drawingml/2006/picture">
                        <pic:nvPicPr>
                          <pic:cNvPr id="935727171" name="Graphic 2" descr="Classroom with solid fill"/>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4"/>
                              </a:ext>
                            </a:extLst>
                          </a:blip>
                          <a:stretch>
                            <a:fillRect/>
                          </a:stretch>
                        </pic:blipFill>
                        <pic:spPr>
                          <a:xfrm>
                            <a:off x="2021284" y="107210"/>
                            <a:ext cx="355893" cy="355893"/>
                          </a:xfrm>
                          <a:prstGeom prst="rect">
                            <a:avLst/>
                          </a:prstGeom>
                        </pic:spPr>
                      </pic:pic>
                      <pic:pic xmlns:pic="http://schemas.openxmlformats.org/drawingml/2006/picture">
                        <pic:nvPicPr>
                          <pic:cNvPr id="504011531" name="Graphic 159" descr="Questions with solid fill"/>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6"/>
                              </a:ext>
                            </a:extLst>
                          </a:blip>
                          <a:stretch>
                            <a:fillRect/>
                          </a:stretch>
                        </pic:blipFill>
                        <pic:spPr>
                          <a:xfrm>
                            <a:off x="2726817" y="1471833"/>
                            <a:ext cx="390972" cy="390972"/>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479E25A" id="Group 20" o:spid="_x0000_s1096" style="width:462.5pt;height:249.4pt;mso-position-horizontal-relative:char;mso-position-vertical-relative:line" coordsize="58737,316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">
                <v:group id="Group 1757256848" o:spid="_x0000_s1097" style="position:absolute;left:7103;top:13716;width:44750;height:17957" coordorigin="7103,13716"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">
                  <v:group id="Group 751611393" o:spid="_x0000_s1098" style="position:absolute;left:7103;top:13716;width:30717;height:17957" coordorigin="7103,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">
                    <v:shape id="Shape" o:spid="_x0000_s1099" style="position:absolute;left:12794;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" path="m7744,19739l1116,13112c-372,11624,-372,9232,1116,7743l7744,1116v1488,-1488,3880,-1488,5368,l19740,7743v1488,1489,1488,3881,,5369l13112,19739v-1488,1489,-3880,1489,-5368,xe" fillcolor="#ffd366" stroked="f" strokeweight="1pt">
                      <v:stroke miterlimit="4" joinstyle="miter"/>
                      <v:path arrowok="t" o:extrusionok="f" o:connecttype="custom" o:connectlocs="267257,269180;267257,269180;267257,269180;267257,269180" o:connectangles="0,90,180,270"/>
                    </v:shape>
                    <v:shape id="Shape" o:spid="_x0000_s1100" style="position:absolute;left:7103;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101" type="#_x0000_t202" style="position:absolute;left:9263;top:21082;width:10982;height:7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" filled="f" stroked="f">
                      <v:textbox inset="0,,0">
                        <w:txbxContent>
                          <w:p w14:paraId="595C553C"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تبنّي التغيير كعملية مستمرة</w:t>
                            </w:r>
                          </w:p>
                        </w:txbxContent>
                      </v:textbox>
                    </v:shape>
                    <v:shape id="Shape" o:spid="_x0000_s1102" style="position:absolute;left:26783;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" path="m7744,19739l1116,13112c-372,11624,-372,9232,1116,7743l7744,1116v1488,-1488,3880,-1488,5368,l19740,7743v1488,1489,1488,3881,,5369l13112,19739v-1470,1489,-3880,1489,-5368,xe" fillcolor="#bfbfbf" stroked="f" strokeweight="1pt">
                      <v:stroke miterlimit="4" joinstyle="miter"/>
                      <v:path arrowok="t" o:extrusionok="f" o:connecttype="custom" o:connectlocs="267257,269180;267257,269180;267257,269180;267257,269180" o:connectangles="0,90,180,270"/>
                    </v:shape>
                    <v:shape id="Shape" o:spid="_x0000_s1103" style="position:absolute;left:21090;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04" type="#_x0000_t202" style="position:absolute;left:24543;top:21298;width:9844;height:8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" filled="f" stroked="f">
                      <v:textbox inset="0,,0">
                        <w:txbxContent>
                          <w:p w14:paraId="6EF919FD"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التفكير الإيجابي</w:t>
                            </w:r>
                          </w:p>
                        </w:txbxContent>
                      </v:textbox>
                    </v:shape>
                  </v:group>
                  <v:shape id="Shape" o:spid="_x0000_s1105" style="position:absolute;left:4081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106" style="position:absolute;left:35123;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107" type="#_x0000_t202" style="position:absolute;left:38137;top:20447;width:10561;height:8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" filled="f" stroked="f">
                    <v:textbox inset="0,,0">
                      <w:txbxContent>
                        <w:p w14:paraId="38D7A9FE"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الفوائد طويلة المدى</w:t>
                          </w:r>
                        </w:p>
                      </w:txbxContent>
                    </v:textbox>
                  </v:shape>
                </v:group>
                <v:group id="Group 451096286" o:spid="_x0000_s1108" style="position:absolute;width:58737;height:18089" coordsize="58737,18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">
                  <v:shape id="Shape" o:spid="_x0000_s1109"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" path="m7744,19739l1116,13112c-372,11624,-372,9232,1116,7743l7744,1116v1488,-1488,3880,-1488,5368,l19740,7743v1488,1489,1488,3881,,5369l13112,19739v-1488,1489,-3880,1489,-5368,xe" fillcolor="#a0c9ca" stroked="f" strokeweight="1pt">
                    <v:stroke miterlimit="4" joinstyle="miter"/>
                    <v:path arrowok="t" o:extrusionok="f" o:connecttype="custom" o:connectlocs="267257,269180;267257,269180;267257,269180;267257,269180" o:connectangles="0,90,180,270"/>
                  </v:shape>
                  <v:shape id="Shape" o:spid="_x0000_s1110"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" path="m7744,19739l1116,13112c-372,11624,-372,9232,1116,7743l7744,1116v1488,-1488,3880,-1488,5368,l19740,7743v1488,1489,1488,3881,,5369l13112,19739v-1488,1489,-3880,1489,-5368,xe" fillcolor="#bfbfbf" stroked="f" strokeweight="1pt">
                    <v:stroke miterlimit="4" joinstyle="miter"/>
                    <v:path arrowok="t" o:extrusionok="f" o:connecttype="custom" o:connectlocs="267257,269180;267257,269180;267257,269180;267257,269180" o:connectangles="0,90,180,270"/>
                  </v:shape>
                  <v:shape id="Shape" o:spid="_x0000_s1111" style="position:absolute;left:4769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112"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" path="m7744,19739l1116,13112c-372,11624,-372,9232,1116,7743l7744,1116v1488,-1488,3880,-1488,5368,l19740,7743v1488,1489,1488,3881,,5369l13112,19739v-1470,1489,-3880,1489,-5368,xe" fillcolor="#ffd366" stroked="f" strokeweight="1pt">
                    <v:stroke miterlimit="4" joinstyle="miter"/>
                    <v:path arrowok="t" o:extrusionok="f" o:connecttype="custom" o:connectlocs="267257,269180;267257,269180;267257,269180;267257,269180" o:connectangles="0,90,180,270"/>
                  </v:shape>
                  <v:shape id="Shape" o:spid="_x0000_s1113"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1114"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1115" style="position:absolute;left:27593;top:4248;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1116" style="position:absolute;left:4200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1117" type="#_x0000_t202" style="position:absolute;left:3190;top:5970;width:9289;height:1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" filled="f" stroked="f">
                    <v:textbox inset="0,,0">
                      <w:txbxContent>
                        <w:p w14:paraId="7B7EBC0A"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التعامل مع مقاومة التغيير بفهم وذكاء</w:t>
                          </w:r>
                        </w:p>
                      </w:txbxContent>
                    </v:textbox>
                  </v:shape>
                  <v:shape id="TextBox 69" o:spid="_x0000_s1118" type="#_x0000_t202" style="position:absolute;left:17267;top:6737;width:9847;height:9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" filled="f" stroked="f">
                    <v:textbox inset="0,,0">
                      <w:txbxContent>
                        <w:p w14:paraId="61B84124"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التعليم المستمر</w:t>
                          </w:r>
                        </w:p>
                      </w:txbxContent>
                    </v:textbox>
                  </v:shape>
                  <v:shape id="TextBox 19" o:spid="_x0000_s1119" type="#_x0000_t202" style="position:absolute;left:31233;top:6251;width:9451;height:10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" filled="f" stroked="f">
                    <v:textbox inset="0,,0">
                      <w:txbxContent>
                        <w:p w14:paraId="67A6ACCA"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الموظفين والقادة في عملية التغيير</w:t>
                          </w:r>
                        </w:p>
                      </w:txbxContent>
                    </v:textbox>
                  </v:shape>
                  <v:shape id="TextBox 22" o:spid="_x0000_s1120" type="#_x0000_t202" style="position:absolute;left:45342;top:6994;width:10391;height:8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" filled="f" stroked="f">
                    <v:textbox inset="0,,0">
                      <w:txbxContent>
                        <w:p w14:paraId="26E740B4" w14:textId="77777777" w:rsidR="00DD6B4E" w:rsidRDefault="00DD6B4E"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خلق بيئة ثقافية داعمة للتغيير</w:t>
                          </w:r>
                        </w:p>
                      </w:txbxContent>
                    </v:textbox>
                  </v:shape>
                </v:group>
                <v:shape id="Graphic 44" o:spid="_x0000_s1121" type="#_x0000_t75" alt="Customer review with solid fill" style="position:absolute;left:34387;top:1056;width:3575;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">
                  <v:imagedata r:id="rId77" o:title="Customer review with solid fill"/>
                </v:shape>
                <v:shape id="Graphic 73" o:spid="_x0000_s1122" type="#_x0000_t75" alt="Gears with solid fill" style="position:absolute;left:13269;top:14362;width:4413;height:4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">
                  <v:imagedata r:id="rId78" o:title="Gears with solid fill"/>
                </v:shape>
                <v:shape id="Graphic 186" o:spid="_x0000_s1123" type="#_x0000_t75" alt="Brain in head with solid fill" style="position:absolute;left:6401;top:765;width:3991;height:3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">
                  <v:imagedata r:id="rId79" o:title="Brain in head with solid fill"/>
                </v:shape>
                <v:shape id="Graphic 6" o:spid="_x0000_s1124" type="#_x0000_t75" alt="Magnifying glass with solid fill" style="position:absolute;left:41502;top:14611;width:3559;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">
                  <v:imagedata r:id="rId80" o:title="Magnifying glass with solid fill"/>
                </v:shape>
                <v:shape id="Graphic 35" o:spid="_x0000_s1125" type="#_x0000_t75" alt="Open book with solid fill" style="position:absolute;left:48698;top:818;width:3485;height: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">
                  <v:imagedata r:id="rId81" o:title="Open book with solid fill"/>
                </v:shape>
                <v:shape id="Graphic 2" o:spid="_x0000_s1126" type="#_x0000_t75" alt="Classroom with solid fill" style="position:absolute;left:20212;top:1072;width:3559;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">
                  <v:imagedata r:id="rId82" o:title="Classroom with solid fill"/>
                </v:shape>
                <v:shape id="Graphic 159" o:spid="_x0000_s1127" type="#_x0000_t75" alt="Questions with solid fill" style="position:absolute;left:27268;top:14718;width:3909;height:3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">
                  <v:imagedata r:id="rId83" o:title="Questions with solid fill"/>
                </v:shape>
                <w10:anchorlock/>
              </v:group>
            </w:pict>
          </mc:Fallback>
        </mc:AlternateContent>
      </w:r>
    </w:p>
    <w:p w:rsidR="00A019AD" w:rsidRPr="00D22FED" w:rsidRDefault="00A019AD" w:rsidP="00A019AD">
      <w:pPr>
        <w:rPr>
          <w:b/>
          <w:bCs/>
        </w:rPr>
      </w:pPr>
      <w:r w:rsidRPr="002A078C">
        <w:rPr>
          <w:rFonts w:ascii="Sakkal Majalla" w:hAnsi="Sakkal Majalla"/>
          <w:noProof/>
          <w:sz w:val="34"/>
        </w:rPr>
        <mc:AlternateContent>
          <mc:Choice Requires="wpg">
            <w:drawing>
              <wp:inline distT="0" distB="0" distL="0" distR="0" wp14:anchorId="4CAC4ACA" wp14:editId="08BE1588">
                <wp:extent cx="5731510" cy="892088"/>
                <wp:effectExtent l="0" t="0" r="2540" b="22860"/>
                <wp:docPr id="18589751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94690983" name="مجموعة 47"/>
                        <wpg:cNvGrpSpPr/>
                        <wpg:grpSpPr>
                          <a:xfrm>
                            <a:off x="0" y="0"/>
                            <a:ext cx="5731510" cy="895351"/>
                            <a:chOff x="0" y="0"/>
                            <a:chExt cx="5878196" cy="918845"/>
                          </a:xfrm>
                        </wpg:grpSpPr>
                        <wpg:grpSp>
                          <wpg:cNvPr id="950224898" name="مجموعة 48"/>
                          <wpg:cNvGrpSpPr/>
                          <wpg:grpSpPr>
                            <a:xfrm>
                              <a:off x="0" y="0"/>
                              <a:ext cx="5878196" cy="918845"/>
                              <a:chOff x="0" y="0"/>
                              <a:chExt cx="6240348" cy="919070"/>
                            </a:xfrm>
                          </wpg:grpSpPr>
                          <wpg:grpSp>
                            <wpg:cNvPr id="630700780" name="مجموعة 49"/>
                            <wpg:cNvGrpSpPr/>
                            <wpg:grpSpPr>
                              <a:xfrm>
                                <a:off x="0" y="169208"/>
                                <a:ext cx="5433072" cy="580613"/>
                                <a:chOff x="0" y="169208"/>
                                <a:chExt cx="5433072" cy="580613"/>
                              </a:xfrm>
                            </wpg:grpSpPr>
                            <wps:wsp>
                              <wps:cNvPr id="2089017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7601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371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284175"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خلق بيئة ثقافية داعمة للتغيير</w:t>
                                </w:r>
                              </w:p>
                            </w:txbxContent>
                          </wps:txbx>
                          <wps:bodyPr wrap="square" rtlCol="1">
                            <a:spAutoFit/>
                          </wps:bodyPr>
                        </wps:wsp>
                      </wpg:grpSp>
                      <pic:pic xmlns:pic="http://schemas.openxmlformats.org/drawingml/2006/picture">
                        <pic:nvPicPr>
                          <pic:cNvPr id="656724693"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AC4ACA" id="مجموعة 22" o:spid="_x0000_s11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4SP6mQcAAPg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XhI/q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1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">
                  <v:group id="مجموعة 48" o:spid="_x0000_s11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">
                    <v:group id="مجموعة 49" o:spid="_x0000_s11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">
                      <v:shape id="شكل حر 50" o:spid="_x0000_s11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" fillcolor="#a5a5a5 [2092]" stroked="f" strokeweight="1pt">
                        <v:stroke joinstyle="miter"/>
                      </v:roundrect>
                    </v:group>
                    <v:oval id="شكل بيضاوي 52" o:spid="_x0000_s11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" filled="f" strokecolor="#168489" strokeweight="1pt">
                      <v:stroke joinstyle="miter"/>
                    </v:oval>
                  </v:group>
                  <v:shape id="مربع نص 41" o:spid="_x0000_s113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" filled="f" stroked="f">
                    <v:textbox style="mso-fit-shape-to-text:t">
                      <w:txbxContent>
                        <w:p w14:paraId="650A3D03"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خلق بيئة ثقافية داعمة للتغيير</w:t>
                          </w:r>
                        </w:p>
                      </w:txbxContent>
                    </v:textbox>
                  </v:shape>
                </v:group>
                <v:shape id="صورة 54" o:spid="_x0000_s11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">
                  <v:imagedata r:id="rId85" o:title=""/>
                </v:shape>
                <w10:anchorlock/>
              </v:group>
            </w:pict>
          </mc:Fallback>
        </mc:AlternateContent>
      </w:r>
    </w:p>
    <w:bookmarkEnd w:id="2"/>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التواصل المفتوح:</w:t>
      </w:r>
      <w:r w:rsidRPr="00DD6B4E">
        <w:rPr>
          <w:rFonts w:ascii="Sakkal Majalla" w:hAnsi="Sakkal Majalla" w:cs="Sakkal Majalla"/>
          <w:sz w:val="34"/>
          <w:szCs w:val="34"/>
          <w:rtl/>
        </w:rPr>
        <w:t xml:space="preserve"> ركّز على توصيل رؤية واضحة للتغيير وأسبابه. عندما يفهم الموظفون لماذا يحدث التغيير، يصبحون أكثر استعدادا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لتقب</w:t>
      </w:r>
      <w:r w:rsidRPr="00DD6B4E">
        <w:rPr>
          <w:rFonts w:ascii="Sakkal Majalla" w:hAnsi="Sakkal Majalla" w:cs="Sakkal Majalla" w:hint="cs"/>
          <w:sz w:val="34"/>
          <w:szCs w:val="34"/>
          <w:rtl/>
        </w:rPr>
        <w:t>ّ</w:t>
      </w:r>
      <w:r w:rsidRPr="00DD6B4E">
        <w:rPr>
          <w:rFonts w:ascii="Sakkal Majalla" w:hAnsi="Sakkal Majalla" w:cs="Sakkal Majalla"/>
          <w:sz w:val="34"/>
          <w:szCs w:val="34"/>
          <w:rtl/>
        </w:rPr>
        <w:t>له.</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تشجيع الشفافية:</w:t>
      </w:r>
      <w:r w:rsidRPr="00DD6B4E">
        <w:rPr>
          <w:rFonts w:ascii="Sakkal Majalla" w:hAnsi="Sakkal Majalla" w:cs="Sakkal Majalla"/>
          <w:sz w:val="34"/>
          <w:szCs w:val="34"/>
          <w:rtl/>
        </w:rPr>
        <w:t xml:space="preserve"> أجب عن أسئلة الموظفين بصدق ووضّح الفوائد والمخاطر المحتملة للتغيير.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lastRenderedPageBreak/>
        <w:t>تعزيز القيم الثقافية:</w:t>
      </w:r>
      <w:r w:rsidRPr="00DD6B4E">
        <w:rPr>
          <w:rFonts w:ascii="Sakkal Majalla" w:hAnsi="Sakkal Majalla" w:cs="Sakkal Majalla"/>
          <w:sz w:val="34"/>
          <w:szCs w:val="34"/>
          <w:rtl/>
        </w:rPr>
        <w:t xml:space="preserve"> اجعل التغيير جزءا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من ثقافة العمل عن طريق الاحتفاء بالنجاحات التي تحققت نتيجة لتغييرات سابقة.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F4CB654" wp14:editId="3CFBAFFF">
                <wp:extent cx="5731510" cy="892088"/>
                <wp:effectExtent l="0" t="0" r="2540" b="22860"/>
                <wp:docPr id="4995180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6505221" name="مجموعة 47"/>
                        <wpg:cNvGrpSpPr/>
                        <wpg:grpSpPr>
                          <a:xfrm>
                            <a:off x="0" y="0"/>
                            <a:ext cx="5731510" cy="895351"/>
                            <a:chOff x="0" y="0"/>
                            <a:chExt cx="5878196" cy="918845"/>
                          </a:xfrm>
                        </wpg:grpSpPr>
                        <wpg:grpSp>
                          <wpg:cNvPr id="1668288645" name="مجموعة 48"/>
                          <wpg:cNvGrpSpPr/>
                          <wpg:grpSpPr>
                            <a:xfrm>
                              <a:off x="0" y="0"/>
                              <a:ext cx="5878196" cy="918845"/>
                              <a:chOff x="0" y="0"/>
                              <a:chExt cx="6240348" cy="919070"/>
                            </a:xfrm>
                          </wpg:grpSpPr>
                          <wpg:grpSp>
                            <wpg:cNvPr id="1443601720" name="مجموعة 49"/>
                            <wpg:cNvGrpSpPr/>
                            <wpg:grpSpPr>
                              <a:xfrm>
                                <a:off x="0" y="169208"/>
                                <a:ext cx="5433072" cy="580613"/>
                                <a:chOff x="0" y="169208"/>
                                <a:chExt cx="5433072" cy="580613"/>
                              </a:xfrm>
                            </wpg:grpSpPr>
                            <wps:wsp>
                              <wps:cNvPr id="2027780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25714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2005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3240735"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إشراك الموظفين والقادة في عملية التغيير</w:t>
                                </w:r>
                              </w:p>
                            </w:txbxContent>
                          </wps:txbx>
                          <wps:bodyPr wrap="square" rtlCol="1">
                            <a:spAutoFit/>
                          </wps:bodyPr>
                        </wps:wsp>
                      </wpg:grpSp>
                      <pic:pic xmlns:pic="http://schemas.openxmlformats.org/drawingml/2006/picture">
                        <pic:nvPicPr>
                          <pic:cNvPr id="1112289909"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F4CB654" id="_x0000_s11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Sl/Cp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1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">
                  <v:group id="مجموعة 48" o:spid="_x0000_s11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">
                    <v:group id="مجموعة 49" o:spid="_x0000_s11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">
                      <v:shape id="شكل حر 50" o:spid="_x0000_s11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" fillcolor="#a5a5a5 [2092]" stroked="f" strokeweight="1pt">
                        <v:stroke joinstyle="miter"/>
                      </v:roundrect>
                    </v:group>
                    <v:oval id="شكل بيضاوي 52" o:spid="_x0000_s11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" filled="f" strokecolor="#168489" strokeweight="1pt">
                      <v:stroke joinstyle="miter"/>
                    </v:oval>
                  </v:group>
                  <v:shape id="مربع نص 41" o:spid="_x0000_s11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" filled="f" stroked="f">
                    <v:textbox style="mso-fit-shape-to-text:t">
                      <w:txbxContent>
                        <w:p w14:paraId="509C2EE8"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إشراك الموظفين والقادة في عملية التغيير</w:t>
                          </w:r>
                        </w:p>
                      </w:txbxContent>
                    </v:textbox>
                  </v:shape>
                </v:group>
                <v:shape id="صورة 54" o:spid="_x0000_s11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إشراك الأفراد في صنع القرار:</w:t>
      </w:r>
      <w:r w:rsidRPr="00DD6B4E">
        <w:rPr>
          <w:rFonts w:ascii="Sakkal Majalla" w:hAnsi="Sakkal Majalla" w:cs="Sakkal Majalla"/>
          <w:sz w:val="34"/>
          <w:szCs w:val="34"/>
          <w:rtl/>
        </w:rPr>
        <w:t xml:space="preserve"> اطلب آراء الموظفين والقادة حول كيفية تنفيذ التغيير. عندما يشعرون بأن لديهم صوت</w:t>
      </w:r>
      <w:r w:rsidRPr="00DD6B4E">
        <w:rPr>
          <w:rFonts w:ascii="Sakkal Majalla" w:hAnsi="Sakkal Majalla" w:cs="Sakkal Majalla" w:hint="cs"/>
          <w:sz w:val="34"/>
          <w:szCs w:val="34"/>
          <w:rtl/>
        </w:rPr>
        <w:t>اً</w:t>
      </w:r>
      <w:r w:rsidRPr="00DD6B4E">
        <w:rPr>
          <w:rFonts w:ascii="Sakkal Majalla" w:hAnsi="Sakkal Majalla" w:cs="Sakkal Majalla"/>
          <w:sz w:val="34"/>
          <w:szCs w:val="34"/>
          <w:rtl/>
        </w:rPr>
        <w:t>، يزداد التزامهم.</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تحديد أدوار واضحة:</w:t>
      </w:r>
      <w:r w:rsidRPr="00DD6B4E">
        <w:rPr>
          <w:rFonts w:ascii="Sakkal Majalla" w:hAnsi="Sakkal Majalla" w:cs="Sakkal Majalla"/>
          <w:sz w:val="34"/>
          <w:szCs w:val="34"/>
          <w:rtl/>
        </w:rPr>
        <w:t xml:space="preserve"> وضّح كيف سيساهم كل فرد في نجاح التغيير. هذا يمنحهم إحساسا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بالمسؤولية والانتماء.</w:t>
      </w:r>
    </w:p>
    <w:p w:rsidR="00A019AD" w:rsidRPr="00812BC8" w:rsidRDefault="00A019AD" w:rsidP="00A019AD">
      <w:r w:rsidRPr="002A078C">
        <w:rPr>
          <w:rFonts w:ascii="Sakkal Majalla" w:hAnsi="Sakkal Majalla"/>
          <w:noProof/>
          <w:sz w:val="34"/>
        </w:rPr>
        <mc:AlternateContent>
          <mc:Choice Requires="wpg">
            <w:drawing>
              <wp:inline distT="0" distB="0" distL="0" distR="0" wp14:anchorId="1E9BB0AA" wp14:editId="55D53A3B">
                <wp:extent cx="5731510" cy="892088"/>
                <wp:effectExtent l="0" t="0" r="2540" b="22860"/>
                <wp:docPr id="19613931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30926906" name="مجموعة 47"/>
                        <wpg:cNvGrpSpPr/>
                        <wpg:grpSpPr>
                          <a:xfrm>
                            <a:off x="0" y="0"/>
                            <a:ext cx="5731510" cy="895351"/>
                            <a:chOff x="0" y="0"/>
                            <a:chExt cx="5878196" cy="918845"/>
                          </a:xfrm>
                        </wpg:grpSpPr>
                        <wpg:grpSp>
                          <wpg:cNvPr id="23612267" name="مجموعة 48"/>
                          <wpg:cNvGrpSpPr/>
                          <wpg:grpSpPr>
                            <a:xfrm>
                              <a:off x="0" y="0"/>
                              <a:ext cx="5878196" cy="918845"/>
                              <a:chOff x="0" y="0"/>
                              <a:chExt cx="6240348" cy="919070"/>
                            </a:xfrm>
                          </wpg:grpSpPr>
                          <wpg:grpSp>
                            <wpg:cNvPr id="2074817233" name="مجموعة 49"/>
                            <wpg:cNvGrpSpPr/>
                            <wpg:grpSpPr>
                              <a:xfrm>
                                <a:off x="0" y="169208"/>
                                <a:ext cx="5433072" cy="580613"/>
                                <a:chOff x="0" y="169208"/>
                                <a:chExt cx="5433072" cy="580613"/>
                              </a:xfrm>
                            </wpg:grpSpPr>
                            <wps:wsp>
                              <wps:cNvPr id="13131418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17394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7623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8872233"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التعليم المستمر</w:t>
                                </w:r>
                              </w:p>
                            </w:txbxContent>
                          </wps:txbx>
                          <wps:bodyPr wrap="square" rtlCol="1">
                            <a:spAutoFit/>
                          </wps:bodyPr>
                        </wps:wsp>
                      </wpg:grpSp>
                      <pic:pic xmlns:pic="http://schemas.openxmlformats.org/drawingml/2006/picture">
                        <pic:nvPicPr>
                          <pic:cNvPr id="7765761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9BB0AA" id="_x0000_s11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uR93lAcAAPc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1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">
                  <v:group id="مجموعة 48" o:spid="_x0000_s11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">
                    <v:group id="مجموعة 49" o:spid="_x0000_s11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">
                      <v:shape id="شكل حر 50" o:spid="_x0000_s11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" fillcolor="#a5a5a5 [2092]" stroked="f" strokeweight="1pt">
                        <v:stroke joinstyle="miter"/>
                      </v:roundrect>
                    </v:group>
                    <v:oval id="شكل بيضاوي 52" o:spid="_x0000_s11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" filled="f" strokecolor="#168489" strokeweight="1pt">
                      <v:stroke joinstyle="miter"/>
                    </v:oval>
                  </v:group>
                  <v:shape id="مربع نص 41" o:spid="_x0000_s115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" filled="f" stroked="f">
                    <v:textbox style="mso-fit-shape-to-text:t">
                      <w:txbxContent>
                        <w:p w14:paraId="7864EF8D"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التعليم المستمر</w:t>
                          </w:r>
                        </w:p>
                      </w:txbxContent>
                    </v:textbox>
                  </v:shape>
                </v:group>
                <v:shape id="صورة 54" o:spid="_x0000_s11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تقديم فرص للتعلّم والتطوير:</w:t>
      </w:r>
      <w:r w:rsidRPr="00DD6B4E">
        <w:rPr>
          <w:rFonts w:ascii="Sakkal Majalla" w:hAnsi="Sakkal Majalla" w:cs="Sakkal Majalla"/>
          <w:sz w:val="34"/>
          <w:szCs w:val="34"/>
          <w:rtl/>
        </w:rPr>
        <w:t xml:space="preserve"> قدّم تدريبات وورش عمل تُركّز على المهارات اللازمة للتكيف مع التغيير.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 xml:space="preserve">تعليم القادة كيفية قيادة التغيير: </w:t>
      </w:r>
      <w:r w:rsidRPr="00DD6B4E">
        <w:rPr>
          <w:rFonts w:ascii="Sakkal Majalla" w:hAnsi="Sakkal Majalla" w:cs="Sakkal Majalla"/>
          <w:sz w:val="34"/>
          <w:szCs w:val="34"/>
          <w:rtl/>
        </w:rPr>
        <w:t>وفّر برامج تدريبية للقادة حول كيفية إدارة التغيير بفعالية، بما يشمل التعامل مع مقاومة الموظفين.</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027C66B" wp14:editId="40F3E0AC">
                <wp:extent cx="5731510" cy="892088"/>
                <wp:effectExtent l="0" t="0" r="2540" b="22860"/>
                <wp:docPr id="19758564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70832682" name="مجموعة 47"/>
                        <wpg:cNvGrpSpPr/>
                        <wpg:grpSpPr>
                          <a:xfrm>
                            <a:off x="0" y="0"/>
                            <a:ext cx="5731510" cy="895351"/>
                            <a:chOff x="0" y="0"/>
                            <a:chExt cx="5878196" cy="918845"/>
                          </a:xfrm>
                        </wpg:grpSpPr>
                        <wpg:grpSp>
                          <wpg:cNvPr id="1108562786" name="مجموعة 48"/>
                          <wpg:cNvGrpSpPr/>
                          <wpg:grpSpPr>
                            <a:xfrm>
                              <a:off x="0" y="0"/>
                              <a:ext cx="5878196" cy="918845"/>
                              <a:chOff x="0" y="0"/>
                              <a:chExt cx="6240348" cy="919070"/>
                            </a:xfrm>
                          </wpg:grpSpPr>
                          <wpg:grpSp>
                            <wpg:cNvPr id="567724142" name="مجموعة 49"/>
                            <wpg:cNvGrpSpPr/>
                            <wpg:grpSpPr>
                              <a:xfrm>
                                <a:off x="0" y="169208"/>
                                <a:ext cx="5433072" cy="580613"/>
                                <a:chOff x="0" y="169208"/>
                                <a:chExt cx="5433072" cy="580613"/>
                              </a:xfrm>
                            </wpg:grpSpPr>
                            <wps:wsp>
                              <wps:cNvPr id="2186844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2434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6954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397428"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التعامل مع مقاومة التغيير بفهم وذكاء</w:t>
                                </w:r>
                              </w:p>
                            </w:txbxContent>
                          </wps:txbx>
                          <wps:bodyPr wrap="square" rtlCol="1">
                            <a:spAutoFit/>
                          </wps:bodyPr>
                        </wps:wsp>
                      </wpg:grpSp>
                      <pic:pic xmlns:pic="http://schemas.openxmlformats.org/drawingml/2006/picture">
                        <pic:nvPicPr>
                          <pic:cNvPr id="145871901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27C66B" id="_x0000_s11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Pb/WJ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1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">
                  <v:group id="مجموعة 48" o:spid="_x0000_s11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">
                    <v:group id="مجموعة 49" o:spid="_x0000_s11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">
                      <v:shape id="شكل حر 50" o:spid="_x0000_s11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" fillcolor="#a5a5a5 [2092]" stroked="f" strokeweight="1pt">
                        <v:stroke joinstyle="miter"/>
                      </v:roundrect>
                    </v:group>
                    <v:oval id="شكل بيضاوي 52" o:spid="_x0000_s11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" filled="f" strokecolor="#168489" strokeweight="1pt">
                      <v:stroke joinstyle="miter"/>
                    </v:oval>
                  </v:group>
                  <v:shape id="مربع نص 41" o:spid="_x0000_s116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" filled="f" stroked="f">
                    <v:textbox style="mso-fit-shape-to-text:t">
                      <w:txbxContent>
                        <w:p w14:paraId="616FAA1F"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التعامل مع مقاومة التغيير بفهم وذكاء</w:t>
                          </w:r>
                        </w:p>
                      </w:txbxContent>
                    </v:textbox>
                  </v:shape>
                </v:group>
                <v:shape id="صورة 54" o:spid="_x0000_s11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التعرف على المقاومة:</w:t>
      </w:r>
      <w:r w:rsidRPr="00DD6B4E">
        <w:rPr>
          <w:rFonts w:ascii="Sakkal Majalla" w:hAnsi="Sakkal Majalla" w:cs="Sakkal Majalla"/>
          <w:sz w:val="34"/>
          <w:szCs w:val="34"/>
          <w:rtl/>
        </w:rPr>
        <w:t xml:space="preserve"> افهم أسباب المقاومة، سواء</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كانت مرتبطة بالخوف من المجهول أو فقدان السيطرة.</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الاستماع بفعالية:</w:t>
      </w:r>
      <w:r w:rsidRPr="00DD6B4E">
        <w:rPr>
          <w:rFonts w:ascii="Sakkal Majalla" w:hAnsi="Sakkal Majalla" w:cs="Sakkal Majalla"/>
          <w:sz w:val="34"/>
          <w:szCs w:val="34"/>
          <w:rtl/>
        </w:rPr>
        <w:t xml:space="preserve"> امنح الموظفين الفرصة للتعبير عن مخاوفهم وقلقهم. أحيانا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مجرد الاستماع يمكن أن يقلل من التوتر.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تقديم الدعم العاطفي:</w:t>
      </w:r>
      <w:r w:rsidRPr="00DD6B4E">
        <w:rPr>
          <w:rFonts w:ascii="Sakkal Majalla" w:hAnsi="Sakkal Majalla" w:cs="Sakkal Majalla"/>
          <w:sz w:val="34"/>
          <w:szCs w:val="34"/>
          <w:rtl/>
        </w:rPr>
        <w:t xml:space="preserve"> استخدم الذكاء العاطفي للتعامل مع المواقف الصعبة، وطمئن الموظفين بأنك تدرك مشاعرهم.</w:t>
      </w:r>
    </w:p>
    <w:p w:rsidR="00A019AD" w:rsidRPr="00812BC8" w:rsidRDefault="00A019AD" w:rsidP="00DD6B4E">
      <w:pPr>
        <w:keepNext/>
      </w:pPr>
      <w:r w:rsidRPr="002A078C">
        <w:rPr>
          <w:rFonts w:ascii="Sakkal Majalla" w:hAnsi="Sakkal Majalla"/>
          <w:noProof/>
          <w:sz w:val="34"/>
        </w:rPr>
        <w:lastRenderedPageBreak/>
        <mc:AlternateContent>
          <mc:Choice Requires="wpg">
            <w:drawing>
              <wp:inline distT="0" distB="0" distL="0" distR="0" wp14:anchorId="66FEEC3E" wp14:editId="5CB9E47B">
                <wp:extent cx="5731510" cy="892088"/>
                <wp:effectExtent l="0" t="0" r="2540" b="22860"/>
                <wp:docPr id="15393459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57190447" name="مجموعة 47"/>
                        <wpg:cNvGrpSpPr/>
                        <wpg:grpSpPr>
                          <a:xfrm>
                            <a:off x="0" y="0"/>
                            <a:ext cx="5731510" cy="895351"/>
                            <a:chOff x="0" y="0"/>
                            <a:chExt cx="5878196" cy="918845"/>
                          </a:xfrm>
                        </wpg:grpSpPr>
                        <wpg:grpSp>
                          <wpg:cNvPr id="1428272541" name="مجموعة 48"/>
                          <wpg:cNvGrpSpPr/>
                          <wpg:grpSpPr>
                            <a:xfrm>
                              <a:off x="0" y="0"/>
                              <a:ext cx="5878196" cy="918845"/>
                              <a:chOff x="0" y="0"/>
                              <a:chExt cx="6240348" cy="919070"/>
                            </a:xfrm>
                          </wpg:grpSpPr>
                          <wpg:grpSp>
                            <wpg:cNvPr id="925552959" name="مجموعة 49"/>
                            <wpg:cNvGrpSpPr/>
                            <wpg:grpSpPr>
                              <a:xfrm>
                                <a:off x="0" y="169208"/>
                                <a:ext cx="5433072" cy="580613"/>
                                <a:chOff x="0" y="169208"/>
                                <a:chExt cx="5433072" cy="580613"/>
                              </a:xfrm>
                            </wpg:grpSpPr>
                            <wps:wsp>
                              <wps:cNvPr id="104329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5825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460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5694004"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التركيز على الفوائد طويلة المدى</w:t>
                                </w:r>
                              </w:p>
                            </w:txbxContent>
                          </wps:txbx>
                          <wps:bodyPr wrap="square" rtlCol="1">
                            <a:spAutoFit/>
                          </wps:bodyPr>
                        </wps:wsp>
                      </wpg:grpSp>
                      <pic:pic xmlns:pic="http://schemas.openxmlformats.org/drawingml/2006/picture">
                        <pic:nvPicPr>
                          <pic:cNvPr id="1386423303"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FEEC3E" id="_x0000_s11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QLdJe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">
                  <v:group id="مجموعة 48" o:spid="_x0000_s1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">
                    <v:group id="مجموعة 49" o:spid="_x0000_s1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">
                      <v:shape id="شكل حر 50" o:spid="_x0000_s1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" fillcolor="#a5a5a5 [2092]" stroked="f" strokeweight="1pt">
                        <v:stroke joinstyle="miter"/>
                      </v:roundrect>
                    </v:group>
                    <v:oval id="شكل بيضاوي 52" o:spid="_x0000_s1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" filled="f" strokecolor="#168489" strokeweight="1pt">
                      <v:stroke joinstyle="miter"/>
                    </v:oval>
                  </v:group>
                  <v:shape id="مربع نص 41" o:spid="_x0000_s11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" filled="f" stroked="f">
                    <v:textbox style="mso-fit-shape-to-text:t">
                      <w:txbxContent>
                        <w:p w14:paraId="54B0035C"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التركيز على الفوائد طويلة المدى</w:t>
                          </w:r>
                        </w:p>
                      </w:txbxContent>
                    </v:textbox>
                  </v:shape>
                </v:group>
                <v:shape id="صورة 54" o:spid="_x0000_s11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رؤية واضحة للمستقبل:</w:t>
      </w:r>
      <w:r w:rsidRPr="00DD6B4E">
        <w:rPr>
          <w:rFonts w:ascii="Sakkal Majalla" w:hAnsi="Sakkal Majalla" w:cs="Sakkal Majalla"/>
          <w:sz w:val="34"/>
          <w:szCs w:val="34"/>
          <w:rtl/>
        </w:rPr>
        <w:t xml:space="preserve"> شارك أمثلة على كيف سيؤدي التغيير إلى تحسين العمل على المدى البعيد.</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قصص النجاح:</w:t>
      </w:r>
      <w:r w:rsidRPr="00DD6B4E">
        <w:rPr>
          <w:rFonts w:ascii="Sakkal Majalla" w:hAnsi="Sakkal Majalla" w:cs="Sakkal Majalla"/>
          <w:sz w:val="34"/>
          <w:szCs w:val="34"/>
          <w:rtl/>
        </w:rPr>
        <w:t xml:space="preserve"> استخدم قصص نجاح من مؤسسات أخرى أو مشاريع داخلية تم تطبيق التغيير فيها بنجاح.</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27F3A58" wp14:editId="45EE1EE1">
                <wp:extent cx="5731510" cy="892088"/>
                <wp:effectExtent l="0" t="0" r="2540" b="22860"/>
                <wp:docPr id="658137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45234339" name="مجموعة 47"/>
                        <wpg:cNvGrpSpPr/>
                        <wpg:grpSpPr>
                          <a:xfrm>
                            <a:off x="0" y="0"/>
                            <a:ext cx="5731510" cy="895351"/>
                            <a:chOff x="0" y="0"/>
                            <a:chExt cx="5878196" cy="918845"/>
                          </a:xfrm>
                        </wpg:grpSpPr>
                        <wpg:grpSp>
                          <wpg:cNvPr id="1562951358" name="مجموعة 48"/>
                          <wpg:cNvGrpSpPr/>
                          <wpg:grpSpPr>
                            <a:xfrm>
                              <a:off x="0" y="0"/>
                              <a:ext cx="5878196" cy="918845"/>
                              <a:chOff x="0" y="0"/>
                              <a:chExt cx="6240348" cy="919070"/>
                            </a:xfrm>
                          </wpg:grpSpPr>
                          <wpg:grpSp>
                            <wpg:cNvPr id="870450829" name="مجموعة 49"/>
                            <wpg:cNvGrpSpPr/>
                            <wpg:grpSpPr>
                              <a:xfrm>
                                <a:off x="0" y="169208"/>
                                <a:ext cx="5433072" cy="580613"/>
                                <a:chOff x="0" y="169208"/>
                                <a:chExt cx="5433072" cy="580613"/>
                              </a:xfrm>
                            </wpg:grpSpPr>
                            <wps:wsp>
                              <wps:cNvPr id="19748616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40686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8222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901260"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التفكير الإيجابي</w:t>
                                </w:r>
                              </w:p>
                            </w:txbxContent>
                          </wps:txbx>
                          <wps:bodyPr wrap="square" rtlCol="1">
                            <a:spAutoFit/>
                          </wps:bodyPr>
                        </wps:wsp>
                      </wpg:grpSp>
                      <pic:pic xmlns:pic="http://schemas.openxmlformats.org/drawingml/2006/picture">
                        <pic:nvPicPr>
                          <pic:cNvPr id="198254154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27F3A58" id="_x0000_s11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opNkwcAAPg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mKik2TBwAA+B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1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">
                  <v:group id="مجموعة 48" o:spid="_x0000_s11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">
                    <v:group id="مجموعة 49" o:spid="_x0000_s11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">
                      <v:shape id="شكل حر 50" o:spid="_x0000_s11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" fillcolor="#a5a5a5 [2092]" stroked="f" strokeweight="1pt">
                        <v:stroke joinstyle="miter"/>
                      </v:roundrect>
                    </v:group>
                    <v:oval id="شكل بيضاوي 52" o:spid="_x0000_s11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" filled="f" strokecolor="#168489" strokeweight="1pt">
                      <v:stroke joinstyle="miter"/>
                    </v:oval>
                  </v:group>
                  <v:shape id="مربع نص 41" o:spid="_x0000_s11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" filled="f" stroked="f">
                    <v:textbox style="mso-fit-shape-to-text:t">
                      <w:txbxContent>
                        <w:p w14:paraId="1830ED8E"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التفكير الإيجابي</w:t>
                          </w:r>
                        </w:p>
                      </w:txbxContent>
                    </v:textbox>
                  </v:shape>
                </v:group>
                <v:shape id="صورة 54" o:spid="_x0000_s11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الاحتفاء بالتقد</w:t>
      </w:r>
      <w:r w:rsidRPr="00DD6B4E">
        <w:rPr>
          <w:rFonts w:ascii="Sakkal Majalla" w:hAnsi="Sakkal Majalla" w:cs="Sakkal Majalla" w:hint="cs"/>
          <w:color w:val="168489"/>
          <w:sz w:val="34"/>
          <w:szCs w:val="34"/>
          <w:rtl/>
        </w:rPr>
        <w:t>ّ</w:t>
      </w:r>
      <w:r w:rsidRPr="00DD6B4E">
        <w:rPr>
          <w:rFonts w:ascii="Sakkal Majalla" w:hAnsi="Sakkal Majalla" w:cs="Sakkal Majalla"/>
          <w:color w:val="168489"/>
          <w:sz w:val="34"/>
          <w:szCs w:val="34"/>
          <w:rtl/>
        </w:rPr>
        <w:t>م:</w:t>
      </w:r>
      <w:r w:rsidRPr="00DD6B4E">
        <w:rPr>
          <w:rFonts w:ascii="Sakkal Majalla" w:hAnsi="Sakkal Majalla" w:cs="Sakkal Majalla"/>
          <w:sz w:val="34"/>
          <w:szCs w:val="34"/>
          <w:rtl/>
        </w:rPr>
        <w:t xml:space="preserve"> احتفل بالإنجازات الصغيرة التي تحدث خلال عملية التغيير لتعزيز الحافز.</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تشجيع الإبداع:</w:t>
      </w:r>
      <w:r w:rsidRPr="00DD6B4E">
        <w:rPr>
          <w:rFonts w:ascii="Sakkal Majalla" w:hAnsi="Sakkal Majalla" w:cs="Sakkal Majalla"/>
          <w:sz w:val="34"/>
          <w:szCs w:val="34"/>
          <w:rtl/>
        </w:rPr>
        <w:t xml:space="preserve"> شجّع الموظفين على التفكير خارج الصندوق وتقديم أفكار جديدة تتماشى مع التغيير.</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B238091" wp14:editId="7C082AEA">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7055"/>
                              <a:ext cx="4615801" cy="387740"/>
                            </a:xfrm>
                            <a:prstGeom prst="rect">
                              <a:avLst/>
                            </a:prstGeom>
                            <a:noFill/>
                          </wps:spPr>
                          <wps:txbx>
                            <w:txbxContent>
                              <w:p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تبنّي التغيير كعملية مستمرة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238091" id="_x0000_s11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6Bldp4BwAA9B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1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7234B9AC" w14:textId="77777777" w:rsidR="00A019AD" w:rsidRDefault="00DD6B4E"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تبنّي التغيير كعملية مستمرة</w:t>
                          </w:r>
                        </w:p>
                      </w:txbxContent>
                    </v:textbox>
                  </v:shape>
                </v:group>
                <v:shape id="صورة 54" o:spid="_x0000_s11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85" o:title=""/>
                </v:shap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عدم الاكتفاء بالمرة الواحدة:</w:t>
      </w:r>
      <w:r w:rsidRPr="00DD6B4E">
        <w:rPr>
          <w:rFonts w:ascii="Sakkal Majalla" w:hAnsi="Sakkal Majalla" w:cs="Sakkal Majalla"/>
          <w:sz w:val="34"/>
          <w:szCs w:val="34"/>
          <w:rtl/>
        </w:rPr>
        <w:t xml:space="preserve"> علّم الموظفين أن التغيير ليس حدثا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عابرا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بل عملية مستمرة للنمو والتطور.</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المرونة والتكي</w:t>
      </w:r>
      <w:r w:rsidRPr="00DD6B4E">
        <w:rPr>
          <w:rFonts w:ascii="Sakkal Majalla" w:hAnsi="Sakkal Majalla" w:cs="Sakkal Majalla" w:hint="cs"/>
          <w:color w:val="168489"/>
          <w:sz w:val="34"/>
          <w:szCs w:val="34"/>
          <w:rtl/>
        </w:rPr>
        <w:t>ّ</w:t>
      </w:r>
      <w:r w:rsidRPr="00DD6B4E">
        <w:rPr>
          <w:rFonts w:ascii="Sakkal Majalla" w:hAnsi="Sakkal Majalla" w:cs="Sakkal Majalla"/>
          <w:color w:val="168489"/>
          <w:sz w:val="34"/>
          <w:szCs w:val="34"/>
          <w:rtl/>
        </w:rPr>
        <w:t xml:space="preserve">ف: </w:t>
      </w:r>
      <w:r w:rsidRPr="00DD6B4E">
        <w:rPr>
          <w:rFonts w:ascii="Sakkal Majalla" w:hAnsi="Sakkal Majalla" w:cs="Sakkal Majalla"/>
          <w:sz w:val="34"/>
          <w:szCs w:val="34"/>
          <w:rtl/>
        </w:rPr>
        <w:t>قم بتحديث استراتيجيات العمل باستمرار لتتماشى مع التحولات الجديدة.</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611798" w:rsidRPr="00611798" w:rsidTr="00446CE9">
        <w:tc>
          <w:tcPr>
            <w:tcW w:w="1963" w:type="dxa"/>
            <w:tcBorders>
              <w:right w:val="single" w:sz="36" w:space="0" w:color="168489"/>
            </w:tcBorders>
            <w:shd w:val="clear" w:color="auto" w:fill="F2F2F2" w:themeFill="background1" w:themeFillShade="F2"/>
            <w:vAlign w:val="center"/>
          </w:tcPr>
          <w:p w:rsidR="00611798" w:rsidRPr="00611798" w:rsidRDefault="00611798" w:rsidP="00611798">
            <w:pPr>
              <w:pageBreakBefore/>
              <w:jc w:val="center"/>
              <w:rPr>
                <w:b/>
                <w:rtl/>
              </w:rPr>
            </w:pPr>
            <w:r w:rsidRPr="00611798">
              <w:rPr>
                <w:b/>
                <w:noProof/>
                <w:rtl/>
              </w:rPr>
              <w:lastRenderedPageBreak/>
              <w:drawing>
                <wp:inline distT="0" distB="0" distL="0" distR="0" wp14:anchorId="606356F4" wp14:editId="5E0BC9E5">
                  <wp:extent cx="563984" cy="563914"/>
                  <wp:effectExtent l="0" t="0" r="7620" b="7620"/>
                  <wp:docPr id="1219063855" name="Picture 121906385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11798" w:rsidRPr="00611798" w:rsidRDefault="00611798" w:rsidP="00611798">
            <w:pPr>
              <w:jc w:val="center"/>
              <w:rPr>
                <w:rFonts w:ascii="Adobe Arabic" w:hAnsi="Adobe Arabic" w:cs="Adobe Arabic"/>
                <w:color w:val="168489"/>
                <w:sz w:val="40"/>
                <w:szCs w:val="44"/>
                <w:rtl/>
                <w:lang w:bidi="ar-SY"/>
              </w:rPr>
            </w:pPr>
            <w:r w:rsidRPr="00611798">
              <w:rPr>
                <w:rFonts w:ascii="Adobe Arabic" w:hAnsi="Adobe Arabic" w:cs="Adobe Arabic"/>
                <w:b/>
                <w:bCs/>
                <w:color w:val="168489"/>
                <w:sz w:val="40"/>
                <w:szCs w:val="44"/>
                <w:rtl/>
                <w:lang w:bidi="ar-SY"/>
              </w:rPr>
              <w:t>تحدث عن أهمية بناء عقليّة التقبّل للتغيير؟</w:t>
            </w:r>
          </w:p>
        </w:tc>
      </w:tr>
      <w:tr w:rsidR="00611798" w:rsidRPr="00611798" w:rsidTr="00446CE9">
        <w:tc>
          <w:tcPr>
            <w:tcW w:w="1963" w:type="dxa"/>
            <w:tcBorders>
              <w:right w:val="single" w:sz="36" w:space="0" w:color="168489"/>
            </w:tcBorders>
            <w:shd w:val="clear" w:color="auto" w:fill="F2F2F2" w:themeFill="background1" w:themeFillShade="F2"/>
            <w:vAlign w:val="center"/>
          </w:tcPr>
          <w:p w:rsidR="00611798" w:rsidRPr="00611798" w:rsidRDefault="00611798" w:rsidP="00611798">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611798" w:rsidRPr="00611798" w:rsidRDefault="00611798" w:rsidP="00611798">
            <w:pPr>
              <w:rPr>
                <w:b/>
                <w:rtl/>
              </w:rPr>
            </w:pPr>
          </w:p>
        </w:tc>
      </w:tr>
      <w:tr w:rsidR="00611798" w:rsidRPr="00611798" w:rsidTr="00446CE9">
        <w:tc>
          <w:tcPr>
            <w:tcW w:w="9206" w:type="dxa"/>
            <w:gridSpan w:val="2"/>
          </w:tcPr>
          <w:p w:rsidR="00611798" w:rsidRPr="00611798" w:rsidRDefault="00611798" w:rsidP="00611798"/>
          <w:p w:rsidR="00611798" w:rsidRPr="00611798" w:rsidRDefault="00F221DB" w:rsidP="00611798">
            <w:pPr>
              <w:rPr>
                <w:color w:val="C00000"/>
              </w:rPr>
            </w:pPr>
            <w:hyperlink r:id="rId86" w:history="1">
              <w:r w:rsidR="00611798" w:rsidRPr="00F221DB">
                <w:rPr>
                  <w:rStyle w:val="Hyperlink"/>
                  <w:rFonts w:hint="cs"/>
                  <w:rtl/>
                </w:rPr>
                <w:t>الحل:</w:t>
              </w:r>
            </w:hyperlink>
          </w:p>
          <w:p w:rsidR="00611798" w:rsidRPr="00611798" w:rsidRDefault="00611798" w:rsidP="00611798">
            <w:pPr>
              <w:pStyle w:val="ListParagraph"/>
              <w:numPr>
                <w:ilvl w:val="0"/>
                <w:numId w:val="15"/>
              </w:numPr>
              <w:spacing w:line="360" w:lineRule="auto"/>
              <w:jc w:val="both"/>
              <w:rPr>
                <w:rFonts w:ascii="Adobe Arabic" w:hAnsi="Adobe Arabic" w:cs="Adobe Arabic"/>
                <w:sz w:val="36"/>
                <w:szCs w:val="36"/>
              </w:rPr>
            </w:pPr>
            <w:r w:rsidRPr="00611798">
              <w:rPr>
                <w:rFonts w:ascii="Adobe Arabic" w:hAnsi="Adobe Arabic" w:cs="Adobe Arabic"/>
                <w:b/>
                <w:bCs/>
                <w:color w:val="168489"/>
                <w:sz w:val="36"/>
                <w:szCs w:val="36"/>
                <w:rtl/>
              </w:rPr>
              <w:t>تعزيز المرونة:</w:t>
            </w:r>
            <w:r w:rsidRPr="00611798">
              <w:rPr>
                <w:rFonts w:ascii="Adobe Arabic" w:hAnsi="Adobe Arabic" w:cs="Adobe Arabic"/>
                <w:color w:val="168489"/>
                <w:sz w:val="36"/>
                <w:szCs w:val="36"/>
                <w:rtl/>
              </w:rPr>
              <w:t xml:space="preserve"> </w:t>
            </w:r>
            <w:r w:rsidRPr="00611798">
              <w:rPr>
                <w:rFonts w:ascii="Adobe Arabic" w:hAnsi="Adobe Arabic" w:cs="Adobe Arabic"/>
                <w:sz w:val="36"/>
                <w:szCs w:val="36"/>
                <w:rtl/>
              </w:rPr>
              <w:t>عقلية التغيير تجعل الأفراد أكثر مرونة واستعداداً لمواجهة التحديات.</w:t>
            </w:r>
          </w:p>
          <w:p w:rsidR="00611798" w:rsidRPr="00611798" w:rsidRDefault="00611798" w:rsidP="00611798">
            <w:pPr>
              <w:pStyle w:val="ListParagraph"/>
              <w:numPr>
                <w:ilvl w:val="0"/>
                <w:numId w:val="15"/>
              </w:numPr>
              <w:spacing w:line="360" w:lineRule="auto"/>
              <w:jc w:val="both"/>
              <w:rPr>
                <w:rFonts w:ascii="Adobe Arabic" w:hAnsi="Adobe Arabic" w:cs="Adobe Arabic"/>
                <w:sz w:val="36"/>
                <w:szCs w:val="36"/>
              </w:rPr>
            </w:pPr>
            <w:r w:rsidRPr="00611798">
              <w:rPr>
                <w:rFonts w:ascii="Adobe Arabic" w:hAnsi="Adobe Arabic" w:cs="Adobe Arabic"/>
                <w:b/>
                <w:bCs/>
                <w:color w:val="168489"/>
                <w:sz w:val="36"/>
                <w:szCs w:val="36"/>
                <w:rtl/>
              </w:rPr>
              <w:t>تحسين الأداء التنظيمي:</w:t>
            </w:r>
            <w:r w:rsidRPr="00611798">
              <w:rPr>
                <w:rFonts w:ascii="Adobe Arabic" w:hAnsi="Adobe Arabic" w:cs="Adobe Arabic"/>
                <w:sz w:val="36"/>
                <w:szCs w:val="36"/>
                <w:rtl/>
              </w:rPr>
              <w:t xml:space="preserve"> المؤسسات التي تتقبل التغيير تكون قادرة على التكيّف مع بيئة الأعمال الديناميكية.</w:t>
            </w:r>
          </w:p>
          <w:p w:rsidR="00611798" w:rsidRPr="00611798" w:rsidRDefault="00611798" w:rsidP="00611798">
            <w:pPr>
              <w:pStyle w:val="ListParagraph"/>
              <w:numPr>
                <w:ilvl w:val="0"/>
                <w:numId w:val="15"/>
              </w:numPr>
              <w:spacing w:line="360" w:lineRule="auto"/>
              <w:jc w:val="both"/>
              <w:rPr>
                <w:rFonts w:ascii="Adobe Arabic" w:hAnsi="Adobe Arabic" w:cs="Adobe Arabic"/>
                <w:sz w:val="36"/>
                <w:szCs w:val="36"/>
              </w:rPr>
            </w:pPr>
            <w:r w:rsidRPr="00611798">
              <w:rPr>
                <w:rFonts w:ascii="Adobe Arabic" w:hAnsi="Adobe Arabic" w:cs="Adobe Arabic"/>
                <w:b/>
                <w:bCs/>
                <w:color w:val="168489"/>
                <w:sz w:val="36"/>
                <w:szCs w:val="36"/>
                <w:rtl/>
              </w:rPr>
              <w:t>ابتكار الحلول:</w:t>
            </w:r>
            <w:r w:rsidRPr="00611798">
              <w:rPr>
                <w:rFonts w:ascii="Adobe Arabic" w:hAnsi="Adobe Arabic" w:cs="Adobe Arabic"/>
                <w:sz w:val="36"/>
                <w:szCs w:val="36"/>
                <w:rtl/>
              </w:rPr>
              <w:t xml:space="preserve"> عقلية التقبّل تشجع على الإبداع والابتكار في مواجهة المشكلات.</w:t>
            </w:r>
          </w:p>
          <w:p w:rsidR="00611798" w:rsidRPr="00611798" w:rsidRDefault="00611798" w:rsidP="00611798">
            <w:pPr>
              <w:pStyle w:val="ListParagraph"/>
              <w:numPr>
                <w:ilvl w:val="0"/>
                <w:numId w:val="15"/>
              </w:numPr>
              <w:spacing w:line="360" w:lineRule="auto"/>
              <w:jc w:val="both"/>
              <w:rPr>
                <w:rFonts w:ascii="Adobe Arabic" w:hAnsi="Adobe Arabic" w:cs="Adobe Arabic"/>
                <w:sz w:val="36"/>
                <w:szCs w:val="36"/>
              </w:rPr>
            </w:pPr>
            <w:r w:rsidRPr="00611798">
              <w:rPr>
                <w:rFonts w:ascii="Adobe Arabic" w:hAnsi="Adobe Arabic" w:cs="Adobe Arabic"/>
                <w:b/>
                <w:bCs/>
                <w:color w:val="168489"/>
                <w:sz w:val="36"/>
                <w:szCs w:val="36"/>
                <w:rtl/>
              </w:rPr>
              <w:t>الحد من السلبية والمقاومة:</w:t>
            </w:r>
            <w:r w:rsidRPr="00611798">
              <w:rPr>
                <w:rFonts w:ascii="Adobe Arabic" w:hAnsi="Adobe Arabic" w:cs="Adobe Arabic"/>
                <w:sz w:val="36"/>
                <w:szCs w:val="36"/>
                <w:rtl/>
              </w:rPr>
              <w:t xml:space="preserve"> تساعد على تقليل الخوف والقلق المرتبط بالتغيير.</w:t>
            </w:r>
          </w:p>
          <w:p w:rsidR="00611798" w:rsidRPr="00611798" w:rsidRDefault="00611798" w:rsidP="00611798">
            <w:pPr>
              <w:rPr>
                <w:b/>
                <w:bCs/>
              </w:rPr>
            </w:pPr>
          </w:p>
          <w:p w:rsidR="00611798" w:rsidRPr="00611798" w:rsidRDefault="00611798" w:rsidP="00611798">
            <w:pPr>
              <w:rPr>
                <w:b/>
                <w:bCs/>
                <w:lang w:val="en-GB"/>
              </w:rPr>
            </w:pPr>
          </w:p>
        </w:tc>
      </w:tr>
    </w:tbl>
    <w:p w:rsidR="00611798" w:rsidRPr="00611798" w:rsidRDefault="00611798" w:rsidP="00611798"/>
    <w:p w:rsidR="00611798" w:rsidRPr="00611798" w:rsidRDefault="00611798" w:rsidP="00611798"/>
    <w:p w:rsidR="00611798" w:rsidRPr="00611798" w:rsidRDefault="00611798" w:rsidP="00611798">
      <w:pPr>
        <w:jc w:val="center"/>
        <w:rPr>
          <w:rtl/>
        </w:rPr>
      </w:pPr>
      <w:r w:rsidRPr="00611798">
        <w:rPr>
          <w:noProof/>
        </w:rPr>
        <w:drawing>
          <wp:inline distT="0" distB="0" distL="0" distR="0" wp14:anchorId="054D4EAE" wp14:editId="01D01FB0">
            <wp:extent cx="1501775" cy="1397000"/>
            <wp:effectExtent l="0" t="0" r="0" b="0"/>
            <wp:docPr id="1093768937"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611798" w:rsidRDefault="00611798" w:rsidP="00611798"/>
    <w:p w:rsidR="00ED4D4F" w:rsidRPr="00143241" w:rsidRDefault="00A019AD" w:rsidP="00611798">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85C5870" wp14:editId="754DE6D1">
                <wp:extent cx="5731510" cy="895350"/>
                <wp:effectExtent l="0" t="0" r="21590" b="19050"/>
                <wp:docPr id="864072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0103737"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75444797" name="مجموعة 39"/>
                        <wpg:cNvGrpSpPr/>
                        <wpg:grpSpPr>
                          <a:xfrm>
                            <a:off x="0" y="0"/>
                            <a:ext cx="5731510" cy="895350"/>
                            <a:chOff x="0" y="0"/>
                            <a:chExt cx="5878196" cy="918845"/>
                          </a:xfrm>
                        </wpg:grpSpPr>
                        <wpg:grpSp>
                          <wpg:cNvPr id="1692068108" name="مجموعة 40"/>
                          <wpg:cNvGrpSpPr/>
                          <wpg:grpSpPr>
                            <a:xfrm>
                              <a:off x="0" y="0"/>
                              <a:ext cx="5878196" cy="918845"/>
                              <a:chOff x="0" y="0"/>
                              <a:chExt cx="6240348" cy="919070"/>
                            </a:xfrm>
                          </wpg:grpSpPr>
                          <wpg:grpSp>
                            <wpg:cNvPr id="955864345" name="مجموعة 41"/>
                            <wpg:cNvGrpSpPr/>
                            <wpg:grpSpPr>
                              <a:xfrm>
                                <a:off x="0" y="169208"/>
                                <a:ext cx="5433072" cy="580613"/>
                                <a:chOff x="0" y="169208"/>
                                <a:chExt cx="5433072" cy="580613"/>
                              </a:xfrm>
                            </wpg:grpSpPr>
                            <wps:wsp>
                              <wps:cNvPr id="4632316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3447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75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5985546" name="مربع نص 41"/>
                          <wps:cNvSpPr txBox="1"/>
                          <wps:spPr>
                            <a:xfrm>
                              <a:off x="204484" y="131002"/>
                              <a:ext cx="4616071" cy="6816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الأسباب التي تجعل الموظفين والقادة يقاومون التغيير الرقمي، وكيفية التعامل معها</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5C5870" id="_x0000_s11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nDyEFnwcAALU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11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">
                  <v:imagedata r:id="rId59" o:title=""/>
                </v:shape>
                <v:group id="مجموعة 39" o:spid="_x0000_s11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">
                  <v:group id="مجموعة 40" o:spid="_x0000_s1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">
                    <v:group id="مجموعة 41" o:spid="_x0000_s1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">
                      <v:shape id="شكل حر 42" o:spid="_x0000_s1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" fillcolor="#168489" stroked="f" strokeweight="1pt">
                        <v:stroke joinstyle="miter"/>
                      </v:roundrect>
                    </v:group>
                    <v:oval id="شكل بيضاوي 44" o:spid="_x0000_s1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" filled="f" strokecolor="#a5a5a5 [2092]" strokeweight="1pt">
                      <v:stroke joinstyle="miter"/>
                    </v:oval>
                  </v:group>
                  <v:shape id="مربع نص 41" o:spid="_x0000_s1199" type="#_x0000_t202" style="position:absolute;left:2044;top:1310;width:46161;height:6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" filled="f" stroked="f">
                    <v:textbox style="mso-fit-shape-to-text:t">
                      <w:txbxContent>
                        <w:p w14:paraId="55A482D3"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الأسباب التي تجعل الموظفين والقادة يقاومون التغيير الرقمي، وكيفية التعامل معها</w:t>
                          </w:r>
                        </w:p>
                      </w:txbxContent>
                    </v:textbox>
                  </v:shape>
                </v:group>
                <w10:anchorlock/>
              </v:group>
            </w:pict>
          </mc:Fallback>
        </mc:AlternateContent>
      </w:r>
    </w:p>
    <w:p w:rsidR="00ED4D4F" w:rsidRPr="00812BC8" w:rsidRDefault="00ED4D4F" w:rsidP="00A019AD">
      <w:r w:rsidRPr="00812BC8">
        <w:rPr>
          <w:rtl/>
        </w:rPr>
        <w:t>التغيير الرقمي أصبح ضرورة لتطوير المؤسسات وتحقيق الكفاءة والابتكار في بيئة العمل. ومع ذلك، فإن العديد من المبادرات الرقمية تواجه مقاومة قوية من الموظفين والقادة على حد</w:t>
      </w:r>
      <w:r>
        <w:rPr>
          <w:rFonts w:hint="cs"/>
          <w:rtl/>
        </w:rPr>
        <w:t>ٍّ</w:t>
      </w:r>
      <w:r w:rsidRPr="00812BC8">
        <w:rPr>
          <w:rtl/>
        </w:rPr>
        <w:t xml:space="preserve"> سواء. هذه المقاومة ليست دائما</w:t>
      </w:r>
      <w:r>
        <w:rPr>
          <w:rFonts w:hint="cs"/>
          <w:rtl/>
        </w:rPr>
        <w:t>ً</w:t>
      </w:r>
      <w:r w:rsidRPr="00812BC8">
        <w:rPr>
          <w:rtl/>
        </w:rPr>
        <w:t xml:space="preserve"> بسبب رفض التغيير نفسه، بل غال</w:t>
      </w:r>
      <w:r>
        <w:rPr>
          <w:rFonts w:hint="cs"/>
          <w:rtl/>
        </w:rPr>
        <w:t>ب</w:t>
      </w:r>
      <w:r w:rsidRPr="00812BC8">
        <w:rPr>
          <w:rtl/>
        </w:rPr>
        <w:t>ا</w:t>
      </w:r>
      <w:r>
        <w:rPr>
          <w:rFonts w:hint="cs"/>
          <w:rtl/>
        </w:rPr>
        <w:t>ً</w:t>
      </w:r>
      <w:r w:rsidRPr="00812BC8">
        <w:rPr>
          <w:rtl/>
        </w:rPr>
        <w:t xml:space="preserve"> ما تكون نتيجة لمخاوف مشروعة أو نقص في الفهم أو المهارات. </w:t>
      </w:r>
      <w:r>
        <w:rPr>
          <w:rFonts w:hint="cs"/>
          <w:rtl/>
        </w:rPr>
        <w:t>وفيما يأتي</w:t>
      </w:r>
      <w:r w:rsidRPr="00812BC8">
        <w:rPr>
          <w:rtl/>
        </w:rPr>
        <w:t>، سنتناول الأسباب الرئيسية لمقاومة التغيير الرقمي وكيفية التعامل معها بفعالية.</w:t>
      </w:r>
    </w:p>
    <w:p w:rsidR="00ED4D4F" w:rsidRDefault="00ED4D4F" w:rsidP="00A019AD">
      <w:pPr>
        <w:rPr>
          <w:b/>
          <w:bCs/>
          <w:color w:val="168489"/>
        </w:rPr>
      </w:pPr>
      <w:r w:rsidRPr="00611798">
        <w:rPr>
          <w:b/>
          <w:bCs/>
          <w:color w:val="168489"/>
          <w:rtl/>
        </w:rPr>
        <w:t xml:space="preserve"> </w:t>
      </w:r>
      <w:hyperlink r:id="rId89" w:history="1">
        <w:r w:rsidRPr="00F221DB">
          <w:rPr>
            <w:rStyle w:val="Hyperlink"/>
            <w:b/>
            <w:bCs/>
            <w:rtl/>
          </w:rPr>
          <w:t>أسباب مقاومة الموظفين للتغيير الرقمي</w:t>
        </w:r>
      </w:hyperlink>
    </w:p>
    <w:p w:rsidR="00611798" w:rsidRPr="00611798" w:rsidRDefault="00611798" w:rsidP="00611798">
      <w:pPr>
        <w:rPr>
          <w:b/>
          <w:bCs/>
          <w:color w:val="168489"/>
          <w:rtl/>
        </w:rPr>
      </w:pPr>
      <w:r w:rsidRPr="00611798">
        <w:rPr>
          <w:b/>
          <w:bCs/>
          <w:noProof/>
          <w:color w:val="168489"/>
        </w:rPr>
        <mc:AlternateContent>
          <mc:Choice Requires="wpg">
            <w:drawing>
              <wp:inline distT="0" distB="0" distL="0" distR="0" wp14:anchorId="5EA3EA26" wp14:editId="515AA984">
                <wp:extent cx="5597702" cy="3041738"/>
                <wp:effectExtent l="0" t="19050" r="22225" b="25400"/>
                <wp:docPr id="5" name="Group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B38A21-6401-2484-324C-8A8C264B4175}"/>
                    </a:ext>
                  </a:extLst>
                </wp:docPr>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1942614246" name="Group 19426142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0BAF3-C865-4068-A236-024F156D3D96}"/>
                            </a:ext>
                          </a:extLst>
                        </wpg:cNvPr>
                        <wpg:cNvGrpSpPr/>
                        <wpg:grpSpPr>
                          <a:xfrm>
                            <a:off x="831449" y="1418669"/>
                            <a:ext cx="1798531" cy="1592169"/>
                            <a:chOff x="831449" y="1418669"/>
                            <a:chExt cx="2927037" cy="2592030"/>
                          </a:xfrm>
                        </wpg:grpSpPr>
                        <wps:wsp>
                          <wps:cNvPr id="596157925"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0290431-31AE-40DB-8C87-68B18B33C5F2}"/>
                              </a:ext>
                            </a:extLst>
                          </wps:cNvPr>
                          <wps:cNvSpPr txBox="1"/>
                          <wps:spPr>
                            <a:xfrm>
                              <a:off x="1737578" y="2240244"/>
                              <a:ext cx="1825886" cy="1358257"/>
                            </a:xfrm>
                            <a:prstGeom prst="rect">
                              <a:avLst/>
                            </a:prstGeom>
                            <a:noFill/>
                          </wps:spPr>
                          <wps:txbx>
                            <w:txbxContent>
                              <w:p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القلق من زيادة عبء العمل</w:t>
                                </w:r>
                              </w:p>
                            </w:txbxContent>
                          </wps:txbx>
                          <wps:bodyPr wrap="square" rtlCol="1">
                            <a:noAutofit/>
                          </wps:bodyPr>
                        </wps:wsp>
                        <wps:wsp>
                          <wps:cNvPr id="236238970" name="Freeform: Shape 2362389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51C93D-6B07-4D94-81DB-BB3658B578D7}"/>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BFBFBF"/>
                            </a:solidFill>
                            <a:ln w="12700">
                              <a:solidFill>
                                <a:srgbClr val="BFBFBF"/>
                              </a:solidFill>
                              <a:miter lim="400000"/>
                            </a:ln>
                          </wps:spPr>
                          <wps:bodyPr wrap="square" lIns="38100" tIns="38100" rIns="38100" bIns="38100" anchor="ctr">
                            <a:noAutofit/>
                          </wps:bodyPr>
                        </wps:wsp>
                      </wpg:grpSp>
                      <wpg:grpSp>
                        <wpg:cNvPr id="1276530461" name="Group 12765304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D46C7A-C6EB-42DD-ADD5-624877F385B2}"/>
                            </a:ext>
                          </a:extLst>
                        </wpg:cNvPr>
                        <wpg:cNvGrpSpPr/>
                        <wpg:grpSpPr>
                          <a:xfrm>
                            <a:off x="2966202" y="1446424"/>
                            <a:ext cx="1710799" cy="1595314"/>
                            <a:chOff x="2966202" y="1446424"/>
                            <a:chExt cx="2784257" cy="2597150"/>
                          </a:xfrm>
                        </wpg:grpSpPr>
                        <wps:wsp>
                          <wps:cNvPr id="1037536451"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7B903D-AA18-46B5-8E51-50BCFB6E4D44}"/>
                              </a:ext>
                            </a:extLst>
                          </wps:cNvPr>
                          <wps:cNvSpPr txBox="1"/>
                          <wps:spPr>
                            <a:xfrm>
                              <a:off x="3862669" y="2242024"/>
                              <a:ext cx="1825886" cy="1119967"/>
                            </a:xfrm>
                            <a:prstGeom prst="rect">
                              <a:avLst/>
                            </a:prstGeom>
                            <a:noFill/>
                          </wps:spPr>
                          <wps:txbx>
                            <w:txbxContent>
                              <w:p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الفهم لأهداف التغيير</w:t>
                                </w:r>
                              </w:p>
                            </w:txbxContent>
                          </wps:txbx>
                          <wps:bodyPr wrap="square" rtlCol="1">
                            <a:noAutofit/>
                          </wps:bodyPr>
                        </wps:wsp>
                        <wps:wsp>
                          <wps:cNvPr id="130273799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1038C1-1ACB-49BD-A8AA-697E6C29CCE2}"/>
                              </a:ext>
                            </a:extLst>
                          </wps:cNvPr>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1503093443" name="Group 15030934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0F721DA-FBF0-4A85-BB4E-482DF46A14AB}"/>
                            </a:ext>
                          </a:extLst>
                        </wpg:cNvPr>
                        <wpg:cNvGrpSpPr/>
                        <wpg:grpSpPr>
                          <a:xfrm>
                            <a:off x="0" y="0"/>
                            <a:ext cx="5597702" cy="1604774"/>
                            <a:chOff x="0" y="0"/>
                            <a:chExt cx="5597702" cy="1604774"/>
                          </a:xfrm>
                        </wpg:grpSpPr>
                        <wpg:grpSp>
                          <wpg:cNvPr id="1776466794" name="Group 17764667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6B4180-5275-4037-82BF-7C2390468D1E}"/>
                              </a:ext>
                            </a:extLst>
                          </wpg:cNvPr>
                          <wpg:cNvGrpSpPr/>
                          <wpg:grpSpPr>
                            <a:xfrm>
                              <a:off x="0" y="0"/>
                              <a:ext cx="3611296" cy="1598931"/>
                              <a:chOff x="0" y="0"/>
                              <a:chExt cx="3611296" cy="1598931"/>
                            </a:xfrm>
                          </wpg:grpSpPr>
                          <wpg:grpSp>
                            <wpg:cNvPr id="896588548" name="Group 8965885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415EB5-D259-4BBE-BD93-17B7E914EB41}"/>
                                </a:ext>
                              </a:extLst>
                            </wpg:cNvPr>
                            <wpg:cNvGrpSpPr/>
                            <wpg:grpSpPr>
                              <a:xfrm>
                                <a:off x="1891724" y="14611"/>
                                <a:ext cx="1719572" cy="1584320"/>
                                <a:chOff x="1891724" y="14611"/>
                                <a:chExt cx="2798535" cy="2580195"/>
                              </a:xfrm>
                            </wpg:grpSpPr>
                            <wps:wsp>
                              <wps:cNvPr id="374035595"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EB12EC3-7D4F-4216-A08C-F8CCE30B882C}"/>
                                  </a:ext>
                                </a:extLst>
                              </wps:cNvPr>
                              <wps:cNvSpPr txBox="1"/>
                              <wps:spPr>
                                <a:xfrm>
                                  <a:off x="2756602" y="887907"/>
                                  <a:ext cx="1825888" cy="1199276"/>
                                </a:xfrm>
                                <a:prstGeom prst="rect">
                                  <a:avLst/>
                                </a:prstGeom>
                                <a:noFill/>
                              </wps:spPr>
                              <wps:txbx>
                                <w:txbxContent>
                                  <w:p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المهارات الرقمية</w:t>
                                    </w:r>
                                  </w:p>
                                </w:txbxContent>
                              </wps:txbx>
                              <wps:bodyPr wrap="square" rtlCol="1">
                                <a:noAutofit/>
                              </wps:bodyPr>
                            </wps:wsp>
                            <wps:wsp>
                              <wps:cNvPr id="37331881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746350-D59C-42AB-B335-24974DBEF697}"/>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A0C9CA"/>
                                </a:solidFill>
                                <a:ln w="12700">
                                  <a:solidFill>
                                    <a:srgbClr val="A0C9CA"/>
                                  </a:solidFill>
                                  <a:miter lim="400000"/>
                                </a:ln>
                              </wps:spPr>
                              <wps:bodyPr lIns="38100" tIns="38100" rIns="38100" bIns="38100" anchor="ctr"/>
                            </wps:wsp>
                          </wpg:grpSp>
                          <wpg:grpSp>
                            <wpg:cNvPr id="1852021267" name="Group 1852021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6C11A4-57ED-44F0-B3D2-FFE6327E03A8}"/>
                                </a:ext>
                              </a:extLst>
                            </wpg:cNvPr>
                            <wpg:cNvGrpSpPr/>
                            <wpg:grpSpPr>
                              <a:xfrm>
                                <a:off x="0" y="0"/>
                                <a:ext cx="1643532" cy="1590162"/>
                                <a:chOff x="0" y="0"/>
                                <a:chExt cx="2674783" cy="2589711"/>
                              </a:xfrm>
                            </wpg:grpSpPr>
                            <wps:wsp>
                              <wps:cNvPr id="1323418874"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421D0F-9981-4D9E-8E84-B50815047A88}"/>
                                  </a:ext>
                                </a:extLst>
                              </wps:cNvPr>
                              <wps:cNvSpPr txBox="1"/>
                              <wps:spPr>
                                <a:xfrm>
                                  <a:off x="634236" y="720309"/>
                                  <a:ext cx="1955511" cy="1434081"/>
                                </a:xfrm>
                                <a:prstGeom prst="rect">
                                  <a:avLst/>
                                </a:prstGeom>
                                <a:noFill/>
                              </wps:spPr>
                              <wps:txbx>
                                <w:txbxContent>
                                  <w:p w:rsidR="00611798" w:rsidRP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الخوف من فقدان الوظيفة</w:t>
                                    </w:r>
                                  </w:p>
                                  <w:p w:rsidR="00611798" w:rsidRDefault="00611798" w:rsidP="00611798">
                                    <w:pPr>
                                      <w:bidi w:val="0"/>
                                      <w:jc w:val="center"/>
                                      <w:rPr>
                                        <w:rFonts w:ascii="Adobe Arabic" w:eastAsia="Calibri" w:hAnsi="Adobe Arabic" w:cs="Adobe Arabic"/>
                                        <w:b/>
                                        <w:bCs/>
                                        <w:color w:val="000000"/>
                                        <w:kern w:val="24"/>
                                        <w:sz w:val="36"/>
                                        <w:szCs w:val="36"/>
                                        <w:lang w:bidi="ar-SY"/>
                                      </w:rPr>
                                    </w:pPr>
                                  </w:p>
                                </w:txbxContent>
                              </wps:txbx>
                              <wps:bodyPr wrap="square" rtlCol="1">
                                <a:noAutofit/>
                              </wps:bodyPr>
                            </wps:wsp>
                            <wps:wsp>
                              <wps:cNvPr id="166952650"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FB772F-9A49-456A-81D1-4A9A710D883E}"/>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313006057" name="Group 3130060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362E6FB-F62D-47E3-AD4E-14C6317784A0}"/>
                              </a:ext>
                            </a:extLst>
                          </wpg:cNvPr>
                          <wpg:cNvGrpSpPr/>
                          <wpg:grpSpPr>
                            <a:xfrm>
                              <a:off x="3879597" y="14611"/>
                              <a:ext cx="1718105" cy="1590163"/>
                              <a:chOff x="3879597" y="14611"/>
                              <a:chExt cx="2796148" cy="2589712"/>
                            </a:xfrm>
                          </wpg:grpSpPr>
                          <wps:wsp>
                            <wps:cNvPr id="2024106743"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D73D82F-BB26-43A3-8053-F731F1F10DBD}"/>
                                </a:ext>
                              </a:extLst>
                            </wps:cNvPr>
                            <wps:cNvSpPr txBox="1"/>
                            <wps:spPr>
                              <a:xfrm>
                                <a:off x="4754450" y="587221"/>
                                <a:ext cx="1664200" cy="2017102"/>
                              </a:xfrm>
                              <a:prstGeom prst="rect">
                                <a:avLst/>
                              </a:prstGeom>
                              <a:noFill/>
                            </wps:spPr>
                            <wps:txbx>
                              <w:txbxContent>
                                <w:p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التمسك بالطرق التقليدية</w:t>
                                  </w:r>
                                </w:p>
                              </w:txbxContent>
                            </wps:txbx>
                            <wps:bodyPr wrap="square" rtlCol="1">
                              <a:noAutofit/>
                            </wps:bodyPr>
                          </wps:wsp>
                          <wps:wsp>
                            <wps:cNvPr id="92761622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E3D324-4232-48F0-8FA3-6D16C9B7D40E}"/>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FFD366"/>
                              </a:solidFill>
                              <a:ln w="12700">
                                <a:solidFill>
                                  <a:srgbClr val="FFD366"/>
                                </a:solidFill>
                                <a:miter lim="400000"/>
                              </a:ln>
                            </wps:spPr>
                            <wps:bodyPr lIns="38100" tIns="38100" rIns="38100" bIns="38100" anchor="ct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EA3EA26" id="Group 4" o:spid="_x0000_s1200"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">
                <v:group id="Group 1942614246" o:spid="_x0000_s1201"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">
                  <v:shape id="مربع نص 24" o:spid="_x0000_s1202" type="#_x0000_t202" style="position:absolute;left:17375;top:22402;width:18259;height:13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" filled="f" stroked="f">
                    <v:textbox>
                      <w:txbxContent>
                        <w:p w14:paraId="47493A45" w14:textId="77777777"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القلق من زيادة عبء العمل</w:t>
                          </w:r>
                        </w:p>
                      </w:txbxContent>
                    </v:textbox>
                  </v:shape>
                  <v:shape id="Freeform: Shape 236238970" o:spid="_x0000_s1203"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bfbfbf" strokecolor="#bfbfb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276530461" o:spid="_x0000_s1204" style="position:absolute;left:29662;top:14464;width:17108;height:15953" coordorigin="29662,14464" coordsize="27842,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">
                  <v:shape id="مربع نص 24" o:spid="_x0000_s1205" type="#_x0000_t202" style="position:absolute;left:38626;top:22420;width:18259;height:11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" filled="f" stroked="f">
                    <v:textbox>
                      <w:txbxContent>
                        <w:p w14:paraId="30B95F37" w14:textId="77777777"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الفهم لأهداف التغيير</w:t>
                          </w:r>
                        </w:p>
                      </w:txbxContent>
                    </v:textbox>
                  </v:shape>
                  <v:shape id="Shape" o:spid="_x0000_s1206"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1503093443" o:spid="_x0000_s1207" style="position:absolute;width:55977;height:16047" coordsize="55977,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">
                  <v:group id="Group 1776466794" o:spid="_x0000_s1208"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">
                    <v:group id="Group 896588548" o:spid="_x0000_s1209"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">
                      <v:shape id="مربع نص 24" o:spid="_x0000_s1210" type="#_x0000_t202" style="position:absolute;left:27566;top:8879;width:18258;height:11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" filled="f" stroked="f">
                        <v:textbox>
                          <w:txbxContent>
                            <w:p w14:paraId="0EFFD235" w14:textId="77777777"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المهارات الرقمية</w:t>
                              </w:r>
                            </w:p>
                          </w:txbxContent>
                        </v:textbox>
                      </v:shape>
                      <v:shape id="Shape" o:spid="_x0000_s1211"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a0c9ca" strokecolor="#a0c9ca" strokeweight="1pt">
                        <v:stroke miterlimit="4" joinstyle="miter"/>
                        <v:path arrowok="t" o:extrusionok="f" o:connecttype="custom" o:connectlocs="1399268,1290098;1399268,1290098;1399268,1290098;1399268,1290098" o:connectangles="0,90,180,270"/>
                      </v:shape>
                    </v:group>
                    <v:group id="Group 1852021267" o:spid="_x0000_s1212"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">
                      <v:shape id="مربع نص 24" o:spid="_x0000_s1213" type="#_x0000_t202" style="position:absolute;left:6342;top:7203;width:19555;height:14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" filled="f" stroked="f">
                        <v:textbox>
                          <w:txbxContent>
                            <w:p w14:paraId="57926ED3" w14:textId="77777777" w:rsidR="00611798" w:rsidRP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الخوف من فقدان الوظيفة</w:t>
                              </w:r>
                            </w:p>
                            <w:p w14:paraId="27B27EAD" w14:textId="77777777" w:rsidR="00611798" w:rsidRDefault="00611798" w:rsidP="00611798">
                              <w:pPr>
                                <w:bidi w:val="0"/>
                                <w:jc w:val="center"/>
                                <w:rPr>
                                  <w:rFonts w:ascii="Adobe Arabic" w:eastAsia="Calibri" w:hAnsi="Adobe Arabic" w:cs="Adobe Arabic"/>
                                  <w:b/>
                                  <w:bCs/>
                                  <w:color w:val="000000"/>
                                  <w:kern w:val="24"/>
                                  <w:sz w:val="36"/>
                                  <w:szCs w:val="36"/>
                                  <w:lang w:bidi="ar-SY"/>
                                </w:rPr>
                              </w:pPr>
                            </w:p>
                          </w:txbxContent>
                        </v:textbox>
                      </v:shape>
                      <v:shape id="Shape" o:spid="_x0000_s1214"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313006057" o:spid="_x0000_s1215"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">
                    <v:shape id="مربع نص 18" o:spid="_x0000_s1216" type="#_x0000_t202" style="position:absolute;left:47544;top:5872;width:16642;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" filled="f" stroked="f">
                      <v:textbox>
                        <w:txbxContent>
                          <w:p w14:paraId="2DEBAC30" w14:textId="77777777" w:rsidR="00611798" w:rsidRDefault="00611798"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التمسك بالطرق التقليدية</w:t>
                            </w:r>
                          </w:p>
                        </w:txbxContent>
                      </v:textbox>
                    </v:shape>
                    <v:shape id="Shape" o:spid="_x0000_s1217"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ffd366" strokecolor="#ffd366"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1E261482" wp14:editId="35ED73C1">
                <wp:extent cx="5731510" cy="892088"/>
                <wp:effectExtent l="0" t="0" r="2540" b="22860"/>
                <wp:docPr id="17605095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5347892" name="مجموعة 47"/>
                        <wpg:cNvGrpSpPr/>
                        <wpg:grpSpPr>
                          <a:xfrm>
                            <a:off x="0" y="0"/>
                            <a:ext cx="5731510" cy="895351"/>
                            <a:chOff x="0" y="0"/>
                            <a:chExt cx="5878196" cy="918845"/>
                          </a:xfrm>
                        </wpg:grpSpPr>
                        <wpg:grpSp>
                          <wpg:cNvPr id="187197795" name="مجموعة 48"/>
                          <wpg:cNvGrpSpPr/>
                          <wpg:grpSpPr>
                            <a:xfrm>
                              <a:off x="0" y="0"/>
                              <a:ext cx="5878196" cy="918845"/>
                              <a:chOff x="0" y="0"/>
                              <a:chExt cx="6240348" cy="919070"/>
                            </a:xfrm>
                          </wpg:grpSpPr>
                          <wpg:grpSp>
                            <wpg:cNvPr id="1074580190" name="مجموعة 49"/>
                            <wpg:cNvGrpSpPr/>
                            <wpg:grpSpPr>
                              <a:xfrm>
                                <a:off x="0" y="169208"/>
                                <a:ext cx="5433072" cy="580613"/>
                                <a:chOff x="0" y="169208"/>
                                <a:chExt cx="5433072" cy="580613"/>
                              </a:xfrm>
                            </wpg:grpSpPr>
                            <wps:wsp>
                              <wps:cNvPr id="174964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9973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19166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5832604"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الوظيفة</w:t>
                                </w:r>
                              </w:p>
                            </w:txbxContent>
                          </wps:txbx>
                          <wps:bodyPr wrap="square" rtlCol="1">
                            <a:spAutoFit/>
                          </wps:bodyPr>
                        </wps:wsp>
                      </wpg:grpSp>
                      <pic:pic xmlns:pic="http://schemas.openxmlformats.org/drawingml/2006/picture">
                        <pic:nvPicPr>
                          <pic:cNvPr id="1846622527"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261482" id="_x0000_s12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9SGkwcAAPY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671IaTBwAA9h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2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">
                  <v:group id="مجموعة 48" o:spid="_x0000_s12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">
                    <v:group id="مجموعة 49" o:spid="_x0000_s12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">
                      <v:shape id="شكل حر 50" o:spid="_x0000_s12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" fillcolor="#a5a5a5 [2092]" stroked="f" strokeweight="1pt">
                        <v:stroke joinstyle="miter"/>
                      </v:roundrect>
                    </v:group>
                    <v:oval id="شكل بيضاوي 52" o:spid="_x0000_s12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" filled="f" strokecolor="#168489" strokeweight="1pt">
                      <v:stroke joinstyle="miter"/>
                    </v:oval>
                  </v:group>
                  <v:shape id="مربع نص 41" o:spid="_x0000_s122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" filled="f" stroked="f">
                    <v:textbox style="mso-fit-shape-to-text:t">
                      <w:txbxContent>
                        <w:p w14:paraId="49EAED45"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الوظيفة</w:t>
                          </w:r>
                        </w:p>
                      </w:txbxContent>
                    </v:textbox>
                  </v:shape>
                </v:group>
                <v:shape id="صورة 54" o:spid="_x0000_s12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تعتقد بعض الفئات من الموظفين أن التحول الرقمي سيؤدي إلى أتمتة وظائفهم، مما قد يجعلهم زائدين عن الحاجة.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طمأنة الموظفين:</w:t>
      </w:r>
      <w:r w:rsidRPr="00812BC8">
        <w:rPr>
          <w:rtl/>
        </w:rPr>
        <w:t xml:space="preserve"> وضّح أن التكنولوجيا تهدف إلى تعزيز أدائهم وليس استبدالهم.</w:t>
      </w:r>
    </w:p>
    <w:p w:rsidR="00ED4D4F" w:rsidRDefault="00ED4D4F" w:rsidP="00A019AD">
      <w:pPr>
        <w:rPr>
          <w:rtl/>
        </w:rPr>
      </w:pPr>
      <w:r w:rsidRPr="00611798">
        <w:rPr>
          <w:color w:val="168489"/>
          <w:rtl/>
        </w:rPr>
        <w:lastRenderedPageBreak/>
        <w:t xml:space="preserve">  - إعادة التأهيل:</w:t>
      </w:r>
      <w:r w:rsidRPr="00812BC8">
        <w:rPr>
          <w:rtl/>
        </w:rPr>
        <w:t xml:space="preserve"> قدّم برامج تدريبية تساعد الموظفين على اكتساب مهارات جديدة تمكنهم من العمل مع الأنظمة الرقمية.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17E7340" wp14:editId="1B184AAC">
                <wp:extent cx="5731510" cy="892088"/>
                <wp:effectExtent l="0" t="0" r="2540" b="22860"/>
                <wp:docPr id="19886944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38120099" name="مجموعة 47"/>
                        <wpg:cNvGrpSpPr/>
                        <wpg:grpSpPr>
                          <a:xfrm>
                            <a:off x="0" y="0"/>
                            <a:ext cx="5731510" cy="895351"/>
                            <a:chOff x="0" y="0"/>
                            <a:chExt cx="5878196" cy="918845"/>
                          </a:xfrm>
                        </wpg:grpSpPr>
                        <wpg:grpSp>
                          <wpg:cNvPr id="136869223" name="مجموعة 48"/>
                          <wpg:cNvGrpSpPr/>
                          <wpg:grpSpPr>
                            <a:xfrm>
                              <a:off x="0" y="0"/>
                              <a:ext cx="5878196" cy="918845"/>
                              <a:chOff x="0" y="0"/>
                              <a:chExt cx="6240348" cy="919070"/>
                            </a:xfrm>
                          </wpg:grpSpPr>
                          <wpg:grpSp>
                            <wpg:cNvPr id="1480923248" name="مجموعة 49"/>
                            <wpg:cNvGrpSpPr/>
                            <wpg:grpSpPr>
                              <a:xfrm>
                                <a:off x="0" y="169208"/>
                                <a:ext cx="5433072" cy="580613"/>
                                <a:chOff x="0" y="169208"/>
                                <a:chExt cx="5433072" cy="580613"/>
                              </a:xfrm>
                            </wpg:grpSpPr>
                            <wps:wsp>
                              <wps:cNvPr id="1261225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93763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078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1773720"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المهارات الرقمية</w:t>
                                </w:r>
                              </w:p>
                            </w:txbxContent>
                          </wps:txbx>
                          <wps:bodyPr wrap="square" rtlCol="1">
                            <a:spAutoFit/>
                          </wps:bodyPr>
                        </wps:wsp>
                      </wpg:grpSp>
                      <pic:pic xmlns:pic="http://schemas.openxmlformats.org/drawingml/2006/picture">
                        <pic:nvPicPr>
                          <pic:cNvPr id="155630454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17E7340" id="_x0000_s12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z6ksa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2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">
                  <v:group id="مجموعة 48" o:spid="_x0000_s12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">
                    <v:group id="مجموعة 49" o:spid="_x0000_s12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">
                      <v:shape id="شكل حر 50" o:spid="_x0000_s12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" fillcolor="#a5a5a5 [2092]" stroked="f" strokeweight="1pt">
                        <v:stroke joinstyle="miter"/>
                      </v:roundrect>
                    </v:group>
                    <v:oval id="شكل بيضاوي 52" o:spid="_x0000_s12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" filled="f" strokecolor="#168489" strokeweight="1pt">
                      <v:stroke joinstyle="miter"/>
                    </v:oval>
                  </v:group>
                  <v:shape id="مربع نص 41" o:spid="_x0000_s123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" filled="f" stroked="f">
                    <v:textbox style="mso-fit-shape-to-text:t">
                      <w:txbxContent>
                        <w:p w14:paraId="2EFE53EA"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المهارات الرقمية</w:t>
                          </w:r>
                        </w:p>
                      </w:txbxContent>
                    </v:textbox>
                  </v:shape>
                </v:group>
                <v:shape id="صورة 54" o:spid="_x0000_s12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يشعر بعض الموظفين بأنهم لا يمتلكون المعرفة أو المهارات اللازمة لاستخدام التكنولوجيا الجديدة، مما يؤدي إلى الشعور بالعجز أو التوتر.</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التدريب المكثف:</w:t>
      </w:r>
      <w:r w:rsidRPr="00812BC8">
        <w:rPr>
          <w:rtl/>
        </w:rPr>
        <w:t xml:space="preserve"> أنشئ برامج تدريبية تُركز على تعليم الموظفين كيفية استخدام الأدوات الرقمية.</w:t>
      </w:r>
    </w:p>
    <w:p w:rsidR="00ED4D4F" w:rsidRDefault="00ED4D4F" w:rsidP="00A019AD">
      <w:pPr>
        <w:rPr>
          <w:rtl/>
        </w:rPr>
      </w:pPr>
      <w:r w:rsidRPr="00611798">
        <w:rPr>
          <w:color w:val="168489"/>
          <w:rtl/>
        </w:rPr>
        <w:t xml:space="preserve">  - الدعم المستمر:</w:t>
      </w:r>
      <w:r w:rsidRPr="00812BC8">
        <w:rPr>
          <w:rtl/>
        </w:rPr>
        <w:t xml:space="preserve"> وفّر فرق دعم فني أو أدوات مساعدة مثل الدلائل الإرشادية أو الفيديوهات التعليمية.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0DF57C08" wp14:editId="1DA406B1">
                <wp:extent cx="5731510" cy="892088"/>
                <wp:effectExtent l="0" t="0" r="2540" b="22860"/>
                <wp:docPr id="786273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89514749" name="مجموعة 47"/>
                        <wpg:cNvGrpSpPr/>
                        <wpg:grpSpPr>
                          <a:xfrm>
                            <a:off x="0" y="0"/>
                            <a:ext cx="5731510" cy="895351"/>
                            <a:chOff x="0" y="0"/>
                            <a:chExt cx="5878196" cy="918845"/>
                          </a:xfrm>
                        </wpg:grpSpPr>
                        <wpg:grpSp>
                          <wpg:cNvPr id="898820411" name="مجموعة 48"/>
                          <wpg:cNvGrpSpPr/>
                          <wpg:grpSpPr>
                            <a:xfrm>
                              <a:off x="0" y="0"/>
                              <a:ext cx="5878196" cy="918845"/>
                              <a:chOff x="0" y="0"/>
                              <a:chExt cx="6240348" cy="919070"/>
                            </a:xfrm>
                          </wpg:grpSpPr>
                          <wpg:grpSp>
                            <wpg:cNvPr id="146564817" name="مجموعة 49"/>
                            <wpg:cNvGrpSpPr/>
                            <wpg:grpSpPr>
                              <a:xfrm>
                                <a:off x="0" y="169208"/>
                                <a:ext cx="5433072" cy="580613"/>
                                <a:chOff x="0" y="169208"/>
                                <a:chExt cx="5433072" cy="580613"/>
                              </a:xfrm>
                            </wpg:grpSpPr>
                            <wps:wsp>
                              <wps:cNvPr id="16193316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9778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49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8291595"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التمسك بالطرق التقليدية</w:t>
                                </w:r>
                              </w:p>
                            </w:txbxContent>
                          </wps:txbx>
                          <wps:bodyPr wrap="square" rtlCol="1">
                            <a:spAutoFit/>
                          </wps:bodyPr>
                        </wps:wsp>
                      </wpg:grpSp>
                      <pic:pic xmlns:pic="http://schemas.openxmlformats.org/drawingml/2006/picture">
                        <pic:nvPicPr>
                          <pic:cNvPr id="22460498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DF57C08" id="_x0000_s12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4W+lQcAAPU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GeFvpUHAAD1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">
                  <v:group id="مجموعة 48" o:spid="_x0000_s1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">
                    <v:group id="مجموعة 49" o:spid="_x0000_s1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">
                      <v:shape id="شكل حر 50" o:spid="_x0000_s1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" fillcolor="#a5a5a5 [2092]" stroked="f" strokeweight="1pt">
                        <v:stroke joinstyle="miter"/>
                      </v:roundrect>
                    </v:group>
                    <v:oval id="شكل بيضاوي 52" o:spid="_x0000_s1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" filled="f" strokecolor="#168489" strokeweight="1pt">
                      <v:stroke joinstyle="miter"/>
                    </v:oval>
                  </v:group>
                  <v:shape id="مربع نص 41" o:spid="_x0000_s124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" filled="f" stroked="f">
                    <v:textbox style="mso-fit-shape-to-text:t">
                      <w:txbxContent>
                        <w:p w14:paraId="2CAC7600"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التمسك بالطرق التقليدية</w:t>
                          </w:r>
                        </w:p>
                      </w:txbxContent>
                    </v:textbox>
                  </v:shape>
                </v:group>
                <v:shape id="صورة 54" o:spid="_x0000_s12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بعض الموظفين يفضلون الطرق التقليدية التي اعتادوا عليها ويرون أن التغيير الرقمي يسبب تعقيدا</w:t>
      </w:r>
      <w:r>
        <w:rPr>
          <w:rFonts w:hint="cs"/>
          <w:rtl/>
        </w:rPr>
        <w:t>ً</w:t>
      </w:r>
      <w:r w:rsidRPr="00812BC8">
        <w:rPr>
          <w:rtl/>
        </w:rPr>
        <w:t xml:space="preserve"> غير ضروري.</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إظهار الفوائد:</w:t>
      </w:r>
      <w:r w:rsidRPr="00812BC8">
        <w:rPr>
          <w:rtl/>
        </w:rPr>
        <w:t xml:space="preserve"> اشرح كيف ستُحسّن التكنولوجيا من الكفاءة والإنتاجية.</w:t>
      </w:r>
    </w:p>
    <w:p w:rsidR="00ED4D4F" w:rsidRDefault="00ED4D4F" w:rsidP="00A019AD">
      <w:pPr>
        <w:rPr>
          <w:rtl/>
        </w:rPr>
      </w:pPr>
      <w:r w:rsidRPr="00611798">
        <w:rPr>
          <w:color w:val="168489"/>
          <w:rtl/>
        </w:rPr>
        <w:t xml:space="preserve">  - التدريج في التنفيذ:</w:t>
      </w:r>
      <w:r w:rsidRPr="00812BC8">
        <w:rPr>
          <w:rtl/>
        </w:rPr>
        <w:t xml:space="preserve"> قم بإدخال التغيير الرقمي على مراحل لتقليل الصدمة.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38A1683A" wp14:editId="23284E31">
                <wp:extent cx="5731510" cy="892088"/>
                <wp:effectExtent l="0" t="0" r="2540" b="22860"/>
                <wp:docPr id="4956019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16749175" name="مجموعة 47"/>
                        <wpg:cNvGrpSpPr/>
                        <wpg:grpSpPr>
                          <a:xfrm>
                            <a:off x="0" y="0"/>
                            <a:ext cx="5731510" cy="895351"/>
                            <a:chOff x="0" y="0"/>
                            <a:chExt cx="5878196" cy="918845"/>
                          </a:xfrm>
                        </wpg:grpSpPr>
                        <wpg:grpSp>
                          <wpg:cNvPr id="1132045398" name="مجموعة 48"/>
                          <wpg:cNvGrpSpPr/>
                          <wpg:grpSpPr>
                            <a:xfrm>
                              <a:off x="0" y="0"/>
                              <a:ext cx="5878196" cy="918845"/>
                              <a:chOff x="0" y="0"/>
                              <a:chExt cx="6240348" cy="919070"/>
                            </a:xfrm>
                          </wpg:grpSpPr>
                          <wpg:grpSp>
                            <wpg:cNvPr id="19911897" name="مجموعة 49"/>
                            <wpg:cNvGrpSpPr/>
                            <wpg:grpSpPr>
                              <a:xfrm>
                                <a:off x="0" y="169208"/>
                                <a:ext cx="5433072" cy="580613"/>
                                <a:chOff x="0" y="169208"/>
                                <a:chExt cx="5433072" cy="580613"/>
                              </a:xfrm>
                            </wpg:grpSpPr>
                            <wps:wsp>
                              <wps:cNvPr id="5301435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6391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37696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601470"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من زيادة عبء العمل</w:t>
                                </w:r>
                              </w:p>
                            </w:txbxContent>
                          </wps:txbx>
                          <wps:bodyPr wrap="square" rtlCol="1">
                            <a:spAutoFit/>
                          </wps:bodyPr>
                        </wps:wsp>
                      </wpg:grpSp>
                      <pic:pic xmlns:pic="http://schemas.openxmlformats.org/drawingml/2006/picture">
                        <pic:nvPicPr>
                          <pic:cNvPr id="26460889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A1683A" id="_x0000_s12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e109lwcAAPU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3e109lwcAAPU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">
                  <v:group id="مجموعة 48" o:spid="_x0000_s1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">
                    <v:group id="مجموعة 49" o:spid="_x0000_s1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">
                      <v:shape id="شكل حر 50" o:spid="_x0000_s1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" fillcolor="#a5a5a5 [2092]" stroked="f" strokeweight="1pt">
                        <v:stroke joinstyle="miter"/>
                      </v:roundrect>
                    </v:group>
                    <v:oval id="شكل بيضاوي 52" o:spid="_x0000_s1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" filled="f" strokecolor="#168489" strokeweight="1pt">
                      <v:stroke joinstyle="miter"/>
                    </v:oval>
                  </v:group>
                  <v:shape id="مربع نص 41" o:spid="_x0000_s125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" filled="f" stroked="f">
                    <v:textbox style="mso-fit-shape-to-text:t">
                      <w:txbxContent>
                        <w:p w14:paraId="43DA2FB7"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من زيادة عبء العمل</w:t>
                          </w:r>
                        </w:p>
                      </w:txbxContent>
                    </v:textbox>
                  </v:shape>
                </v:group>
                <v:shape id="صورة 54" o:spid="_x0000_s12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يخشى الموظفون أن يؤدي التغيير الرقمي إلى زيادة عبء العمل أو تعقيد العمليات اليومية.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lastRenderedPageBreak/>
        <w:t xml:space="preserve">  - التخطيط المسبق:</w:t>
      </w:r>
      <w:r w:rsidRPr="00812BC8">
        <w:rPr>
          <w:rtl/>
        </w:rPr>
        <w:t xml:space="preserve"> وضّح كيف ستبسط التكنولوجيا العمليات بدلاً من تعقيدها.</w:t>
      </w:r>
    </w:p>
    <w:p w:rsidR="00ED4D4F" w:rsidRDefault="00ED4D4F" w:rsidP="00A019AD">
      <w:pPr>
        <w:rPr>
          <w:rtl/>
        </w:rPr>
      </w:pPr>
      <w:r w:rsidRPr="00611798">
        <w:rPr>
          <w:color w:val="168489"/>
          <w:rtl/>
        </w:rPr>
        <w:t xml:space="preserve">  - التفاعل المستمر:</w:t>
      </w:r>
      <w:r w:rsidRPr="00812BC8">
        <w:rPr>
          <w:rtl/>
        </w:rPr>
        <w:t xml:space="preserve"> استمع إلى الموظفين أثناء تطبيق التكنولوجيا لتحديد المشكلات وحلها فورا</w:t>
      </w:r>
      <w:r>
        <w:rPr>
          <w:rFonts w:hint="cs"/>
          <w:rtl/>
        </w:rPr>
        <w:t>ً</w:t>
      </w:r>
      <w:r w:rsidRPr="00812BC8">
        <w:rPr>
          <w:rtl/>
        </w:rPr>
        <w:t>.</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C4C6E76" wp14:editId="7B369BB3">
                <wp:extent cx="5731510" cy="892088"/>
                <wp:effectExtent l="0" t="0" r="2540" b="22860"/>
                <wp:docPr id="16777441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76761220" name="مجموعة 47"/>
                        <wpg:cNvGrpSpPr/>
                        <wpg:grpSpPr>
                          <a:xfrm>
                            <a:off x="0" y="0"/>
                            <a:ext cx="5731510" cy="895351"/>
                            <a:chOff x="0" y="0"/>
                            <a:chExt cx="5878196" cy="918845"/>
                          </a:xfrm>
                        </wpg:grpSpPr>
                        <wpg:grpSp>
                          <wpg:cNvPr id="1631072493" name="مجموعة 48"/>
                          <wpg:cNvGrpSpPr/>
                          <wpg:grpSpPr>
                            <a:xfrm>
                              <a:off x="0" y="0"/>
                              <a:ext cx="5878196" cy="918845"/>
                              <a:chOff x="0" y="0"/>
                              <a:chExt cx="6240348" cy="919070"/>
                            </a:xfrm>
                          </wpg:grpSpPr>
                          <wpg:grpSp>
                            <wpg:cNvPr id="776501727" name="مجموعة 49"/>
                            <wpg:cNvGrpSpPr/>
                            <wpg:grpSpPr>
                              <a:xfrm>
                                <a:off x="0" y="169208"/>
                                <a:ext cx="5433072" cy="580613"/>
                                <a:chOff x="0" y="169208"/>
                                <a:chExt cx="5433072" cy="580613"/>
                              </a:xfrm>
                            </wpg:grpSpPr>
                            <wps:wsp>
                              <wps:cNvPr id="3609938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09314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8008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977841"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الفهم لأهداف التغيير</w:t>
                                </w:r>
                              </w:p>
                            </w:txbxContent>
                          </wps:txbx>
                          <wps:bodyPr wrap="square" rtlCol="1">
                            <a:spAutoFit/>
                          </wps:bodyPr>
                        </wps:wsp>
                      </wpg:grpSp>
                      <pic:pic xmlns:pic="http://schemas.openxmlformats.org/drawingml/2006/picture">
                        <pic:nvPicPr>
                          <pic:cNvPr id="1364724756"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C4C6E76" id="_x0000_s12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3qF9epgHAAD3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2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">
                  <v:group id="مجموعة 48" o:spid="_x0000_s12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">
                    <v:group id="مجموعة 49" o:spid="_x0000_s12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">
                      <v:shape id="شكل حر 50" o:spid="_x0000_s12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" fillcolor="#a5a5a5 [2092]" stroked="f" strokeweight="1pt">
                        <v:stroke joinstyle="miter"/>
                      </v:roundrect>
                    </v:group>
                    <v:oval id="شكل بيضاوي 52" o:spid="_x0000_s12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" filled="f" strokecolor="#168489" strokeweight="1pt">
                      <v:stroke joinstyle="miter"/>
                    </v:oval>
                  </v:group>
                  <v:shape id="مربع نص 41" o:spid="_x0000_s126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" filled="f" stroked="f">
                    <v:textbox style="mso-fit-shape-to-text:t">
                      <w:txbxContent>
                        <w:p w14:paraId="5D268739"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الفهم لأهداف التغيير</w:t>
                          </w:r>
                        </w:p>
                      </w:txbxContent>
                    </v:textbox>
                  </v:shape>
                </v:group>
                <v:shape id="صورة 54" o:spid="_x0000_s12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غالبا</w:t>
      </w:r>
      <w:r>
        <w:rPr>
          <w:rFonts w:hint="cs"/>
          <w:rtl/>
        </w:rPr>
        <w:t>ً</w:t>
      </w:r>
      <w:r w:rsidRPr="00812BC8">
        <w:rPr>
          <w:rtl/>
        </w:rPr>
        <w:t xml:space="preserve"> ما يقاوم الموظفون التغيير الرقمي لأنهم لا يرون السبب وراءه أو كيف سيفيدهم بشكل مباشر.</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توضيح الرؤية:</w:t>
      </w:r>
      <w:r w:rsidRPr="00812BC8">
        <w:rPr>
          <w:rtl/>
        </w:rPr>
        <w:t xml:space="preserve"> شرح الهدف من التغيير الرقمي وكيف يؤثر إيجابيًا على المؤسسة والموظفين.</w:t>
      </w:r>
    </w:p>
    <w:p w:rsidR="00ED4D4F" w:rsidRPr="00812BC8" w:rsidRDefault="00ED4D4F" w:rsidP="00A019AD">
      <w:r w:rsidRPr="00611798">
        <w:rPr>
          <w:color w:val="168489"/>
          <w:rtl/>
        </w:rPr>
        <w:t xml:space="preserve">  - إشراك الموظفين: </w:t>
      </w:r>
      <w:r w:rsidRPr="00812BC8">
        <w:rPr>
          <w:rtl/>
        </w:rPr>
        <w:t>دع الموظفين يشاركون في تصميم وتنفيذ التحول الرقمي.</w:t>
      </w:r>
    </w:p>
    <w:p w:rsidR="00ED4D4F" w:rsidRDefault="00ED4D4F" w:rsidP="00A019AD">
      <w:pPr>
        <w:rPr>
          <w:b/>
          <w:bCs/>
          <w:color w:val="168489"/>
        </w:rPr>
      </w:pPr>
      <w:r w:rsidRPr="00611798">
        <w:rPr>
          <w:b/>
          <w:bCs/>
          <w:color w:val="168489"/>
          <w:rtl/>
        </w:rPr>
        <w:t xml:space="preserve"> أسباب مقاومة القادة للتغيير الرقمي</w:t>
      </w:r>
    </w:p>
    <w:p w:rsidR="00611798" w:rsidRPr="00611798" w:rsidRDefault="00611798" w:rsidP="00611798">
      <w:pPr>
        <w:bidi w:val="0"/>
        <w:rPr>
          <w:b/>
          <w:bCs/>
          <w:color w:val="168489"/>
          <w:rtl/>
        </w:rPr>
      </w:pPr>
      <w:r w:rsidRPr="00611798">
        <w:rPr>
          <w:b/>
          <w:bCs/>
          <w:noProof/>
          <w:color w:val="168489"/>
        </w:rPr>
        <mc:AlternateContent>
          <mc:Choice Requires="wpg">
            <w:drawing>
              <wp:inline distT="0" distB="0" distL="0" distR="0" wp14:anchorId="79002560" wp14:editId="15A6BDC0">
                <wp:extent cx="5755259" cy="1983180"/>
                <wp:effectExtent l="0" t="0" r="0" b="0"/>
                <wp:docPr id="29" name="Group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9DB9C6-FC70-5EC8-6DAC-25D6DBD5E682}"/>
                    </a:ext>
                  </a:extLst>
                </wp:docPr>
                <wp:cNvGraphicFramePr/>
                <a:graphic xmlns:a="http://schemas.openxmlformats.org/drawingml/2006/main">
                  <a:graphicData uri="http://schemas.microsoft.com/office/word/2010/wordprocessingGroup">
                    <wpg:wgp>
                      <wpg:cNvGrpSpPr/>
                      <wpg:grpSpPr>
                        <a:xfrm>
                          <a:off x="0" y="0"/>
                          <a:ext cx="5755259" cy="1983180"/>
                          <a:chOff x="43062" y="0"/>
                          <a:chExt cx="5486031" cy="1890721"/>
                        </a:xfrm>
                      </wpg:grpSpPr>
                      <wpg:grpSp>
                        <wpg:cNvPr id="1886763083" name="Group 18867630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0789C2-1B85-F4E5-3346-875F9667E4A4}"/>
                            </a:ext>
                          </a:extLst>
                        </wpg:cNvPr>
                        <wpg:cNvGrpSpPr/>
                        <wpg:grpSpPr>
                          <a:xfrm>
                            <a:off x="4184831" y="0"/>
                            <a:ext cx="1344262" cy="1630415"/>
                            <a:chOff x="4188136" y="0"/>
                            <a:chExt cx="1542998" cy="1871458"/>
                          </a:xfrm>
                        </wpg:grpSpPr>
                        <wps:wsp>
                          <wps:cNvPr id="2024920060" name="Equals 20249200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5ADA7A9-0A6B-26C4-E1BA-4C1432E09131}"/>
                              </a:ext>
                            </a:extLst>
                          </wps:cNvPr>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392455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B8A97-516C-C6DB-D944-083CE283D69D}"/>
                              </a:ext>
                            </a:extLst>
                          </wps:cNvPr>
                          <wps:cNvSpPr txBox="1"/>
                          <wps:spPr>
                            <a:xfrm>
                              <a:off x="4281969" y="0"/>
                              <a:ext cx="1346240" cy="841856"/>
                            </a:xfrm>
                            <a:prstGeom prst="rect">
                              <a:avLst/>
                            </a:prstGeom>
                            <a:noFill/>
                          </wps:spPr>
                          <wps:txbx>
                            <w:txbxContent>
                              <w:p w:rsidR="00611798" w:rsidRDefault="00611798" w:rsidP="00611798">
                                <w:pPr>
                                  <w:bidi w:val="0"/>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noAutofit/>
                          </wps:bodyPr>
                        </wps:wsp>
                        <wps:wsp>
                          <wps:cNvPr id="321858526"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204F99-D4F6-9664-1A42-86A0F31B4AF4}"/>
                              </a:ext>
                            </a:extLst>
                          </wps:cNvPr>
                          <wps:cNvSpPr txBox="1"/>
                          <wps:spPr>
                            <a:xfrm>
                              <a:off x="4188136" y="1218660"/>
                              <a:ext cx="1542998" cy="652798"/>
                            </a:xfrm>
                            <a:prstGeom prst="rect">
                              <a:avLst/>
                            </a:prstGeom>
                            <a:noFill/>
                          </wps:spPr>
                          <wps:txbx>
                            <w:txbxContent>
                              <w:p w:rsidR="00611798" w:rsidRP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فقدان السيطرة</w:t>
                                </w:r>
                              </w:p>
                              <w:p w:rsidR="00611798" w:rsidRDefault="00611798" w:rsidP="00611798">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cNvPr id="1132474400" name="Group 11324744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984D4D-A09F-6AF2-C35D-69CE1BCEDDD2}"/>
                            </a:ext>
                          </a:extLst>
                        </wpg:cNvPr>
                        <wpg:cNvGrpSpPr/>
                        <wpg:grpSpPr>
                          <a:xfrm>
                            <a:off x="3174869" y="0"/>
                            <a:ext cx="1239683" cy="1653579"/>
                            <a:chOff x="3199916" y="0"/>
                            <a:chExt cx="1422958" cy="1898045"/>
                          </a:xfrm>
                        </wpg:grpSpPr>
                        <wps:wsp>
                          <wps:cNvPr id="1771921691" name="Equals 17719216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9F3439-D309-D901-E196-80AA878D5F7B}"/>
                              </a:ext>
                            </a:extLst>
                          </wps:cNvPr>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9080916"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CB094CB-9378-676B-36FE-BC3A175EB6C6}"/>
                              </a:ext>
                            </a:extLst>
                          </wps:cNvPr>
                          <wps:cNvSpPr txBox="1"/>
                          <wps:spPr>
                            <a:xfrm>
                              <a:off x="3322432" y="0"/>
                              <a:ext cx="1196092" cy="841856"/>
                            </a:xfrm>
                            <a:prstGeom prst="rect">
                              <a:avLst/>
                            </a:prstGeom>
                            <a:noFill/>
                          </wps:spPr>
                          <wps:txbx>
                            <w:txbxContent>
                              <w:p w:rsidR="00611798" w:rsidRDefault="00611798"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square" rtlCol="0">
                            <a:noAutofit/>
                          </wps:bodyPr>
                        </wps:wsp>
                        <wps:wsp>
                          <wps:cNvPr id="1184972863"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39D8C9-9BD4-C620-E653-7E35332A6286}"/>
                              </a:ext>
                            </a:extLst>
                          </wps:cNvPr>
                          <wps:cNvSpPr txBox="1"/>
                          <wps:spPr>
                            <a:xfrm>
                              <a:off x="3199916" y="1228857"/>
                              <a:ext cx="1422958" cy="669188"/>
                            </a:xfrm>
                            <a:prstGeom prst="rect">
                              <a:avLst/>
                            </a:prstGeom>
                            <a:noFill/>
                          </wps:spPr>
                          <wps:txbx>
                            <w:txbxContent>
                              <w:p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نقص المعرفة بالتكنولوجيا</w:t>
                                </w:r>
                              </w:p>
                            </w:txbxContent>
                          </wps:txbx>
                          <wps:bodyPr wrap="square" rtlCol="1">
                            <a:noAutofit/>
                          </wps:bodyPr>
                        </wps:wsp>
                      </wpg:grpSp>
                      <wpg:grpSp>
                        <wpg:cNvPr id="1270358772" name="Group 12703587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569C1B-915D-6BBE-557F-450B4F036D19}"/>
                            </a:ext>
                          </a:extLst>
                        </wpg:cNvPr>
                        <wpg:cNvGrpSpPr/>
                        <wpg:grpSpPr>
                          <a:xfrm>
                            <a:off x="2193727" y="2"/>
                            <a:ext cx="1067756" cy="1733397"/>
                            <a:chOff x="2220625" y="2"/>
                            <a:chExt cx="1225615" cy="1989664"/>
                          </a:xfrm>
                        </wpg:grpSpPr>
                        <wps:wsp>
                          <wps:cNvPr id="1070699067" name="Equals 10706990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260136-2474-7E1B-C86E-3B96979C40AC}"/>
                              </a:ext>
                            </a:extLst>
                          </wps:cNvPr>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2523902"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24632F-5177-5D20-9B58-764AA1D5B04E}"/>
                              </a:ext>
                            </a:extLst>
                          </wps:cNvPr>
                          <wps:cNvSpPr txBox="1"/>
                          <wps:spPr>
                            <a:xfrm>
                              <a:off x="2235162" y="2"/>
                              <a:ext cx="1195363" cy="841856"/>
                            </a:xfrm>
                            <a:prstGeom prst="rect">
                              <a:avLst/>
                            </a:prstGeom>
                            <a:noFill/>
                          </wps:spPr>
                          <wps:txbx>
                            <w:txbxContent>
                              <w:p w:rsidR="00611798" w:rsidRDefault="00611798"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square" rtlCol="0">
                            <a:noAutofit/>
                          </wps:bodyPr>
                        </wps:wsp>
                        <wps:wsp>
                          <wps:cNvPr id="160228257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3C97B0-6F45-67B4-70C0-75CABEDDCD74}"/>
                              </a:ext>
                            </a:extLst>
                          </wps:cNvPr>
                          <wps:cNvSpPr txBox="1"/>
                          <wps:spPr>
                            <a:xfrm>
                              <a:off x="2322333" y="1248005"/>
                              <a:ext cx="1108174" cy="741661"/>
                            </a:xfrm>
                            <a:prstGeom prst="rect">
                              <a:avLst/>
                            </a:prstGeom>
                            <a:noFill/>
                          </wps:spPr>
                          <wps:txbx>
                            <w:txbxContent>
                              <w:p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القلق بشأن التكاليف</w:t>
                                </w:r>
                              </w:p>
                            </w:txbxContent>
                          </wps:txbx>
                          <wps:bodyPr wrap="square" rtlCol="1">
                            <a:noAutofit/>
                          </wps:bodyPr>
                        </wps:wsp>
                      </wpg:grpSp>
                      <wpg:grpSp>
                        <wpg:cNvPr id="1618931505" name="Group 16189315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08190D-9EE5-33F0-4151-40F358A572B6}"/>
                            </a:ext>
                          </a:extLst>
                        </wpg:cNvPr>
                        <wpg:cNvGrpSpPr/>
                        <wpg:grpSpPr>
                          <a:xfrm>
                            <a:off x="1118393" y="0"/>
                            <a:ext cx="1067756" cy="1741304"/>
                            <a:chOff x="1134342" y="0"/>
                            <a:chExt cx="1225615" cy="1998740"/>
                          </a:xfrm>
                        </wpg:grpSpPr>
                        <wps:wsp>
                          <wps:cNvPr id="1032084050" name="Equals 10320840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5B1E7B-FD90-5901-24D5-BD9AFE9B4F3E}"/>
                              </a:ext>
                            </a:extLst>
                          </wps:cNvPr>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6452192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7273BE-6B22-9248-08EF-471670431F1D}"/>
                              </a:ext>
                            </a:extLst>
                          </wps:cNvPr>
                          <wps:cNvSpPr txBox="1"/>
                          <wps:spPr>
                            <a:xfrm>
                              <a:off x="1149024" y="0"/>
                              <a:ext cx="1196092" cy="841856"/>
                            </a:xfrm>
                            <a:prstGeom prst="rect">
                              <a:avLst/>
                            </a:prstGeom>
                            <a:noFill/>
                          </wps:spPr>
                          <wps:txbx>
                            <w:txbxContent>
                              <w:p w:rsidR="00611798" w:rsidRDefault="00611798"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04</w:t>
                                </w:r>
                              </w:p>
                            </w:txbxContent>
                          </wps:txbx>
                          <wps:bodyPr wrap="square" rtlCol="0">
                            <a:noAutofit/>
                          </wps:bodyPr>
                        </wps:wsp>
                        <wps:wsp>
                          <wps:cNvPr id="946272072"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88D287-2F52-D899-EE54-83DD2AB40873}"/>
                              </a:ext>
                            </a:extLst>
                          </wps:cNvPr>
                          <wps:cNvSpPr txBox="1"/>
                          <wps:spPr>
                            <a:xfrm>
                              <a:off x="1231335" y="1218658"/>
                              <a:ext cx="1088002" cy="780082"/>
                            </a:xfrm>
                            <a:prstGeom prst="rect">
                              <a:avLst/>
                            </a:prstGeom>
                            <a:noFill/>
                          </wps:spPr>
                          <wps:txbx>
                            <w:txbxContent>
                              <w:p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الفشل</w:t>
                                </w:r>
                              </w:p>
                            </w:txbxContent>
                          </wps:txbx>
                          <wps:bodyPr wrap="square" rtlCol="1">
                            <a:noAutofit/>
                          </wps:bodyPr>
                        </wps:wsp>
                      </wpg:grpSp>
                      <wpg:grpSp>
                        <wpg:cNvPr id="58200058" name="Group 582000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248C1E-E4AA-7613-9ADC-CE09CA8DC76A}"/>
                            </a:ext>
                          </a:extLst>
                        </wpg:cNvPr>
                        <wpg:cNvGrpSpPr/>
                        <wpg:grpSpPr>
                          <a:xfrm>
                            <a:off x="43062" y="2"/>
                            <a:ext cx="1102675" cy="1890719"/>
                            <a:chOff x="49428" y="2"/>
                            <a:chExt cx="1265696" cy="2170244"/>
                          </a:xfrm>
                        </wpg:grpSpPr>
                        <wps:wsp>
                          <wps:cNvPr id="257426968" name="Equals 2574269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1899FA-330D-1CA2-D5A9-EACD901F3258}"/>
                              </a:ext>
                            </a:extLst>
                          </wps:cNvPr>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12479297"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81088E-194C-2D3A-0F00-E5B2FBD3BD01}"/>
                              </a:ext>
                            </a:extLst>
                          </wps:cNvPr>
                          <wps:cNvSpPr txBox="1"/>
                          <wps:spPr>
                            <a:xfrm>
                              <a:off x="64252" y="2"/>
                              <a:ext cx="1196092" cy="841856"/>
                            </a:xfrm>
                            <a:prstGeom prst="rect">
                              <a:avLst/>
                            </a:prstGeom>
                            <a:noFill/>
                          </wps:spPr>
                          <wps:txbx>
                            <w:txbxContent>
                              <w:p w:rsidR="00611798" w:rsidRDefault="00611798"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05</w:t>
                                </w:r>
                              </w:p>
                            </w:txbxContent>
                          </wps:txbx>
                          <wps:bodyPr wrap="square" rtlCol="0">
                            <a:noAutofit/>
                          </wps:bodyPr>
                        </wps:wsp>
                        <wps:wsp>
                          <wps:cNvPr id="989246541"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C3A7D0-27E1-2527-F57B-6EABFCFF79ED}"/>
                              </a:ext>
                            </a:extLst>
                          </wps:cNvPr>
                          <wps:cNvSpPr txBox="1"/>
                          <wps:spPr>
                            <a:xfrm>
                              <a:off x="90953" y="1137699"/>
                              <a:ext cx="1224171" cy="1032547"/>
                            </a:xfrm>
                            <a:prstGeom prst="rect">
                              <a:avLst/>
                            </a:prstGeom>
                            <a:noFill/>
                          </wps:spPr>
                          <wps:txbx>
                            <w:txbxContent>
                              <w:p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مقاومة التغيير بسبب الثقافة المؤسسية</w:t>
                                </w:r>
                              </w:p>
                            </w:txbxContent>
                          </wps:txbx>
                          <wps:bodyPr wrap="square" rtlCol="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9002560" id="Group 28" o:spid="_x0000_s1263" style="width:453.15pt;height:156.15pt;mso-position-horizontal-relative:char;mso-position-vertical-relative:line" coordorigin="430" coordsize="54860,18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">
                <v:group id="Group 1886763083" o:spid="_x0000_s1264" style="position:absolute;left:41848;width:13442;height:16304" coordorigin="41881" coordsize="15429,18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">
                  <v:shape id="Equals 2024920060" o:spid="_x0000_s1265" style="position:absolute;left:43712;top:6407;width:12257;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66" type="#_x0000_t202" style="position:absolute;left:42819;width:13463;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" filled="f" stroked="f">
                    <v:textbox>
                      <w:txbxContent>
                        <w:p w14:paraId="6C0EE683" w14:textId="77777777" w:rsidR="00611798" w:rsidRDefault="00611798" w:rsidP="00611798">
                          <w:pPr>
                            <w:bidi w:val="0"/>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1267" type="#_x0000_t202" style="position:absolute;left:41881;top:12186;width:15430;height:6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" filled="f" stroked="f">
                    <v:textbox>
                      <w:txbxContent>
                        <w:p w14:paraId="3E35DE76" w14:textId="77777777" w:rsidR="00611798" w:rsidRP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فقدان السيطرة</w:t>
                          </w:r>
                        </w:p>
                        <w:p w14:paraId="33A425F1" w14:textId="77777777" w:rsidR="00611798" w:rsidRDefault="00611798" w:rsidP="00611798">
                          <w:pPr>
                            <w:jc w:val="center"/>
                            <w:rPr>
                              <w:rFonts w:ascii="Adobe Arabic" w:eastAsia="GE Dinar Two Medium" w:hAnsi="Adobe Arabic" w:cs="Adobe Arabic"/>
                              <w:b/>
                              <w:bCs/>
                              <w:kern w:val="24"/>
                              <w:sz w:val="32"/>
                              <w:szCs w:val="32"/>
                              <w:lang w:bidi="ar-SY"/>
                            </w:rPr>
                          </w:pPr>
                        </w:p>
                      </w:txbxContent>
                    </v:textbox>
                  </v:shape>
                </v:group>
                <v:group id="Group 1132474400" o:spid="_x0000_s1268" style="position:absolute;left:31748;width:12397;height:16535" coordorigin="31999" coordsize="14229,1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">
                  <v:shape id="Equals 1771921691" o:spid="_x0000_s1269" style="position:absolute;left:33080;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70" type="#_x0000_t202" style="position:absolute;left:33224;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" filled="f" stroked="f">
                    <v:textbox>
                      <w:txbxContent>
                        <w:p w14:paraId="141574C8" w14:textId="77777777" w:rsidR="00611798" w:rsidRDefault="00611798"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1271" type="#_x0000_t202" style="position:absolute;left:31999;top:12288;width:14229;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" filled="f" stroked="f">
                    <v:textbox>
                      <w:txbxContent>
                        <w:p w14:paraId="79C6D54B" w14:textId="77777777"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نقص المعرفة بالتكنولوجيا</w:t>
                          </w:r>
                        </w:p>
                      </w:txbxContent>
                    </v:textbox>
                  </v:shape>
                </v:group>
                <v:group id="Group 1270358772" o:spid="_x0000_s1272" style="position:absolute;left:21937;width:10677;height:17333" coordorigin="22206" coordsize="12256,19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">
                  <v:shape id="Equals 1070699067" o:spid="_x0000_s1273" style="position:absolute;left:22206;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74" type="#_x0000_t202" style="position:absolute;left:22351;width:11954;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" filled="f" stroked="f">
                    <v:textbox>
                      <w:txbxContent>
                        <w:p w14:paraId="5C5BD5EC" w14:textId="77777777" w:rsidR="00611798" w:rsidRDefault="00611798"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1275" type="#_x0000_t202" style="position:absolute;left:23223;top:12480;width:11082;height:7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" filled="f" stroked="f">
                    <v:textbox>
                      <w:txbxContent>
                        <w:p w14:paraId="63733FCD" w14:textId="77777777"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القلق بشأن التكاليف</w:t>
                          </w:r>
                        </w:p>
                      </w:txbxContent>
                    </v:textbox>
                  </v:shape>
                </v:group>
                <v:group id="Group 1618931505" o:spid="_x0000_s1276" style="position:absolute;left:11183;width:10678;height:17413" coordorigin="11343" coordsize="12256,1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">
                  <v:shape id="Equals 1032084050" o:spid="_x0000_s1277" style="position:absolute;left:11343;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78" type="#_x0000_t202" style="position:absolute;left:11490;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" filled="f" stroked="f">
                    <v:textbox>
                      <w:txbxContent>
                        <w:p w14:paraId="1DF16BBA" w14:textId="77777777" w:rsidR="00611798" w:rsidRDefault="00611798"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04</w:t>
                          </w:r>
                        </w:p>
                      </w:txbxContent>
                    </v:textbox>
                  </v:shape>
                  <v:shape id="مربع نص 18" o:spid="_x0000_s1279" type="#_x0000_t202" style="position:absolute;left:12313;top:12186;width:10880;height:7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" filled="f" stroked="f">
                    <v:textbox>
                      <w:txbxContent>
                        <w:p w14:paraId="15F2BC74" w14:textId="77777777"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الفشل</w:t>
                          </w:r>
                        </w:p>
                      </w:txbxContent>
                    </v:textbox>
                  </v:shape>
                </v:group>
                <v:group id="Group 58200058" o:spid="_x0000_s1280" style="position:absolute;left:430;width:11027;height:18907" coordorigin="494" coordsize="12656,2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">
                  <v:shape id="Equals 257426968" o:spid="_x0000_s1281" style="position:absolute;left:494;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82" type="#_x0000_t202" style="position:absolute;left:642;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" filled="f" stroked="f">
                    <v:textbox>
                      <w:txbxContent>
                        <w:p w14:paraId="1F586A2B" w14:textId="77777777" w:rsidR="00611798" w:rsidRDefault="00611798"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05</w:t>
                          </w:r>
                        </w:p>
                      </w:txbxContent>
                    </v:textbox>
                  </v:shape>
                  <v:shape id="مربع نص 18" o:spid="_x0000_s1283" type="#_x0000_t202" style="position:absolute;left:909;top:11376;width:12242;height:10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" filled="f" stroked="f">
                    <v:textbox>
                      <w:txbxContent>
                        <w:p w14:paraId="45326D96" w14:textId="77777777" w:rsidR="00611798" w:rsidRDefault="00611798"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مقاومة التغيير بسبب الثقافة المؤسسية</w:t>
                          </w:r>
                        </w:p>
                      </w:txbxContent>
                    </v:textbox>
                  </v:shape>
                </v:group>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38CA3B8D" wp14:editId="415B7108">
                <wp:extent cx="5731510" cy="892088"/>
                <wp:effectExtent l="0" t="0" r="2540" b="22860"/>
                <wp:docPr id="352611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24002771" name="مجموعة 47"/>
                        <wpg:cNvGrpSpPr/>
                        <wpg:grpSpPr>
                          <a:xfrm>
                            <a:off x="0" y="0"/>
                            <a:ext cx="5731510" cy="895351"/>
                            <a:chOff x="0" y="0"/>
                            <a:chExt cx="5878196" cy="918845"/>
                          </a:xfrm>
                        </wpg:grpSpPr>
                        <wpg:grpSp>
                          <wpg:cNvPr id="47943240" name="مجموعة 48"/>
                          <wpg:cNvGrpSpPr/>
                          <wpg:grpSpPr>
                            <a:xfrm>
                              <a:off x="0" y="0"/>
                              <a:ext cx="5878196" cy="918845"/>
                              <a:chOff x="0" y="0"/>
                              <a:chExt cx="6240348" cy="919070"/>
                            </a:xfrm>
                          </wpg:grpSpPr>
                          <wpg:grpSp>
                            <wpg:cNvPr id="148458688" name="مجموعة 49"/>
                            <wpg:cNvGrpSpPr/>
                            <wpg:grpSpPr>
                              <a:xfrm>
                                <a:off x="0" y="169208"/>
                                <a:ext cx="5433072" cy="580613"/>
                                <a:chOff x="0" y="169208"/>
                                <a:chExt cx="5433072" cy="580613"/>
                              </a:xfrm>
                            </wpg:grpSpPr>
                            <wps:wsp>
                              <wps:cNvPr id="700746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03957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57075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806832"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السيطرة</w:t>
                                </w:r>
                              </w:p>
                            </w:txbxContent>
                          </wps:txbx>
                          <wps:bodyPr wrap="square" rtlCol="1">
                            <a:spAutoFit/>
                          </wps:bodyPr>
                        </wps:wsp>
                      </wpg:grpSp>
                      <pic:pic xmlns:pic="http://schemas.openxmlformats.org/drawingml/2006/picture">
                        <pic:nvPicPr>
                          <pic:cNvPr id="114243365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CA3B8D" id="_x0000_s12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aMziJsHAAD2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">
                  <v:group id="مجموعة 48" o:spid="_x0000_s1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">
                    <v:group id="مجموعة 49" o:spid="_x0000_s1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">
                      <v:shape id="شكل حر 50" o:spid="_x0000_s1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" fillcolor="#a5a5a5 [2092]" stroked="f" strokeweight="1pt">
                        <v:stroke joinstyle="miter"/>
                      </v:roundrect>
                    </v:group>
                    <v:oval id="شكل بيضاوي 52" o:spid="_x0000_s1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" filled="f" strokecolor="#168489" strokeweight="1pt">
                      <v:stroke joinstyle="miter"/>
                    </v:oval>
                  </v:group>
                  <v:shape id="مربع نص 41" o:spid="_x0000_s129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" filled="f" stroked="f">
                    <v:textbox style="mso-fit-shape-to-text:t">
                      <w:txbxContent>
                        <w:p w14:paraId="1563DF7B"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السيطرة</w:t>
                          </w:r>
                        </w:p>
                      </w:txbxContent>
                    </v:textbox>
                  </v:shape>
                </v:group>
                <v:shape id="صورة 54" o:spid="_x0000_s1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">
                  <v:imagedata r:id="rId85" o:title=""/>
                </v:shape>
                <w10:anchorlock/>
              </v:group>
            </w:pict>
          </mc:Fallback>
        </mc:AlternateContent>
      </w:r>
    </w:p>
    <w:p w:rsidR="00ED4D4F" w:rsidRPr="00812BC8" w:rsidRDefault="00ED4D4F" w:rsidP="00A019AD">
      <w:r w:rsidRPr="00611798">
        <w:rPr>
          <w:color w:val="168489"/>
          <w:rtl/>
        </w:rPr>
        <w:t xml:space="preserve">- المشكلة: </w:t>
      </w:r>
      <w:r w:rsidRPr="00812BC8">
        <w:rPr>
          <w:rtl/>
        </w:rPr>
        <w:t>بعض القادة يشعرون بأن التكنولوجيا الرقمية ستقلل من دورهم أو سلطتهم في اتخاذ القرارات.</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إشراك القادة:</w:t>
      </w:r>
      <w:r w:rsidRPr="00812BC8">
        <w:rPr>
          <w:rtl/>
        </w:rPr>
        <w:t xml:space="preserve"> اجعل القادة جزءا</w:t>
      </w:r>
      <w:r>
        <w:rPr>
          <w:rFonts w:hint="cs"/>
          <w:rtl/>
        </w:rPr>
        <w:t>ً</w:t>
      </w:r>
      <w:r w:rsidRPr="00812BC8">
        <w:rPr>
          <w:rtl/>
        </w:rPr>
        <w:t xml:space="preserve"> من عملية اتخاذ القرار المتعلقة بالتحول الرقمي.</w:t>
      </w:r>
    </w:p>
    <w:p w:rsidR="00ED4D4F" w:rsidRDefault="00ED4D4F" w:rsidP="00A019AD">
      <w:pPr>
        <w:rPr>
          <w:rtl/>
        </w:rPr>
      </w:pPr>
      <w:r w:rsidRPr="00611798">
        <w:rPr>
          <w:color w:val="168489"/>
          <w:rtl/>
        </w:rPr>
        <w:t xml:space="preserve">  - توضيح دورهم الجديد:</w:t>
      </w:r>
      <w:r w:rsidRPr="00812BC8">
        <w:rPr>
          <w:rtl/>
        </w:rPr>
        <w:t xml:space="preserve"> ركّز على كيفية تعزيز التكنولوجيا لدور القادة بدلاً من تقليصه.</w:t>
      </w:r>
    </w:p>
    <w:p w:rsidR="00A019AD" w:rsidRPr="00812BC8" w:rsidRDefault="00A019AD" w:rsidP="00611798">
      <w:pPr>
        <w:keepNext/>
      </w:pPr>
      <w:r w:rsidRPr="002A078C">
        <w:rPr>
          <w:rFonts w:ascii="Sakkal Majalla" w:hAnsi="Sakkal Majalla"/>
          <w:noProof/>
          <w:sz w:val="34"/>
        </w:rPr>
        <w:lastRenderedPageBreak/>
        <mc:AlternateContent>
          <mc:Choice Requires="wpg">
            <w:drawing>
              <wp:inline distT="0" distB="0" distL="0" distR="0" wp14:anchorId="6C0C0D74" wp14:editId="256D1B45">
                <wp:extent cx="5731510" cy="892088"/>
                <wp:effectExtent l="0" t="0" r="2540" b="22860"/>
                <wp:docPr id="1778287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47776274" name="مجموعة 47"/>
                        <wpg:cNvGrpSpPr/>
                        <wpg:grpSpPr>
                          <a:xfrm>
                            <a:off x="0" y="0"/>
                            <a:ext cx="5731510" cy="895351"/>
                            <a:chOff x="0" y="0"/>
                            <a:chExt cx="5878196" cy="918845"/>
                          </a:xfrm>
                        </wpg:grpSpPr>
                        <wpg:grpSp>
                          <wpg:cNvPr id="1180303643" name="مجموعة 48"/>
                          <wpg:cNvGrpSpPr/>
                          <wpg:grpSpPr>
                            <a:xfrm>
                              <a:off x="0" y="0"/>
                              <a:ext cx="5878196" cy="918845"/>
                              <a:chOff x="0" y="0"/>
                              <a:chExt cx="6240348" cy="919070"/>
                            </a:xfrm>
                          </wpg:grpSpPr>
                          <wpg:grpSp>
                            <wpg:cNvPr id="1618551302" name="مجموعة 49"/>
                            <wpg:cNvGrpSpPr/>
                            <wpg:grpSpPr>
                              <a:xfrm>
                                <a:off x="0" y="169208"/>
                                <a:ext cx="5433072" cy="580613"/>
                                <a:chOff x="0" y="169208"/>
                                <a:chExt cx="5433072" cy="580613"/>
                              </a:xfrm>
                            </wpg:grpSpPr>
                            <wps:wsp>
                              <wps:cNvPr id="14103131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9705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213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637760"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المعرفة بالتكنولوجيا</w:t>
                                </w:r>
                              </w:p>
                            </w:txbxContent>
                          </wps:txbx>
                          <wps:bodyPr wrap="square" rtlCol="1">
                            <a:spAutoFit/>
                          </wps:bodyPr>
                        </wps:wsp>
                      </wpg:grpSp>
                      <pic:pic xmlns:pic="http://schemas.openxmlformats.org/drawingml/2006/picture">
                        <pic:nvPicPr>
                          <pic:cNvPr id="1695051143"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C0C0D74" id="_x0000_s1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ohSkwcAAPg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fKiFKTBwAA+B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">
                  <v:group id="مجموعة 48" o:spid="_x0000_s1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">
                    <v:group id="مجموعة 49" o:spid="_x0000_s1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">
                      <v:shape id="شكل حر 50" o:spid="_x0000_s1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" fillcolor="#a5a5a5 [2092]" stroked="f" strokeweight="1pt">
                        <v:stroke joinstyle="miter"/>
                      </v:roundrect>
                    </v:group>
                    <v:oval id="شكل بيضاوي 52" o:spid="_x0000_s1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" filled="f" strokecolor="#168489" strokeweight="1pt">
                      <v:stroke joinstyle="miter"/>
                    </v:oval>
                  </v:group>
                  <v:shape id="مربع نص 41" o:spid="_x0000_s130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" filled="f" stroked="f">
                    <v:textbox style="mso-fit-shape-to-text:t">
                      <w:txbxContent>
                        <w:p w14:paraId="7BAF50BF"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المعرفة بالتكنولوجيا</w:t>
                          </w:r>
                        </w:p>
                      </w:txbxContent>
                    </v:textbox>
                  </v:shape>
                </v:group>
                <v:shape id="صورة 54" o:spid="_x0000_s1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بعض القادة قد لا يكون لديهم المعرفة الكافية بالتكنولوجيا الجديدة مما يجعلهم يترددون في تبنيها.</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التدريب القيادي:</w:t>
      </w:r>
      <w:r w:rsidRPr="00812BC8">
        <w:rPr>
          <w:rtl/>
        </w:rPr>
        <w:t xml:space="preserve"> صمم برامج تدريب مخصصة للقادة تُركز على الفوائد الاستراتيجية للتكنولوجيا.</w:t>
      </w:r>
    </w:p>
    <w:p w:rsidR="00ED4D4F" w:rsidRDefault="00ED4D4F" w:rsidP="00A019AD">
      <w:pPr>
        <w:rPr>
          <w:rtl/>
        </w:rPr>
      </w:pPr>
      <w:r w:rsidRPr="00611798">
        <w:rPr>
          <w:color w:val="168489"/>
          <w:rtl/>
        </w:rPr>
        <w:t xml:space="preserve">  - الدعم الفني:</w:t>
      </w:r>
      <w:r w:rsidRPr="00812BC8">
        <w:rPr>
          <w:rtl/>
        </w:rPr>
        <w:t xml:space="preserve"> وفّر مستشارين تقنيين لمساعدة القادة في فهم التطبيقات الرقمية.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5BBF0EB" wp14:editId="761652D1">
                <wp:extent cx="5731510" cy="892088"/>
                <wp:effectExtent l="0" t="0" r="2540" b="22860"/>
                <wp:docPr id="10010192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74781872" name="مجموعة 47"/>
                        <wpg:cNvGrpSpPr/>
                        <wpg:grpSpPr>
                          <a:xfrm>
                            <a:off x="0" y="0"/>
                            <a:ext cx="5731510" cy="895351"/>
                            <a:chOff x="0" y="0"/>
                            <a:chExt cx="5878196" cy="918845"/>
                          </a:xfrm>
                        </wpg:grpSpPr>
                        <wpg:grpSp>
                          <wpg:cNvPr id="683199801" name="مجموعة 48"/>
                          <wpg:cNvGrpSpPr/>
                          <wpg:grpSpPr>
                            <a:xfrm>
                              <a:off x="0" y="0"/>
                              <a:ext cx="5878196" cy="918845"/>
                              <a:chOff x="0" y="0"/>
                              <a:chExt cx="6240348" cy="919070"/>
                            </a:xfrm>
                          </wpg:grpSpPr>
                          <wpg:grpSp>
                            <wpg:cNvPr id="995176463" name="مجموعة 49"/>
                            <wpg:cNvGrpSpPr/>
                            <wpg:grpSpPr>
                              <a:xfrm>
                                <a:off x="0" y="169208"/>
                                <a:ext cx="5433072" cy="580613"/>
                                <a:chOff x="0" y="169208"/>
                                <a:chExt cx="5433072" cy="580613"/>
                              </a:xfrm>
                            </wpg:grpSpPr>
                            <wps:wsp>
                              <wps:cNvPr id="17920991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0143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52562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7991080"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بشأن التكاليف</w:t>
                                </w:r>
                              </w:p>
                            </w:txbxContent>
                          </wps:txbx>
                          <wps:bodyPr wrap="square" rtlCol="1">
                            <a:spAutoFit/>
                          </wps:bodyPr>
                        </wps:wsp>
                      </wpg:grpSp>
                      <pic:pic xmlns:pic="http://schemas.openxmlformats.org/drawingml/2006/picture">
                        <pic:nvPicPr>
                          <pic:cNvPr id="57741820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BBF0EB" id="_x0000_s13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8gccp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">
                  <v:group id="مجموعة 48" o:spid="_x0000_s1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">
                    <v:group id="مجموعة 49" o:spid="_x0000_s1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">
                      <v:shape id="شكل حر 50" o:spid="_x0000_s1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" fillcolor="#a5a5a5 [2092]" stroked="f" strokeweight="1pt">
                        <v:stroke joinstyle="miter"/>
                      </v:roundrect>
                    </v:group>
                    <v:oval id="شكل بيضاوي 52" o:spid="_x0000_s1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" filled="f" strokecolor="#168489" strokeweight="1pt">
                      <v:stroke joinstyle="miter"/>
                    </v:oval>
                  </v:group>
                  <v:shape id="مربع نص 41" o:spid="_x0000_s130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" filled="f" stroked="f">
                    <v:textbox style="mso-fit-shape-to-text:t">
                      <w:txbxContent>
                        <w:p w14:paraId="5F5BBF27"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بشأن التكاليف</w:t>
                          </w:r>
                        </w:p>
                      </w:txbxContent>
                    </v:textbox>
                  </v:shape>
                </v:group>
                <v:shape id="صورة 54" o:spid="_x0000_s1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قد يرى القادة أن التغيير الرقمي استثمار مكلف يحمل مخاطر مالية.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إظهار العائد على الاستثمار</w:t>
      </w:r>
      <w:r w:rsidRPr="00611798">
        <w:rPr>
          <w:color w:val="168489"/>
        </w:rPr>
        <w:t xml:space="preserve">ROI) </w:t>
      </w:r>
      <w:r w:rsidRPr="00611798">
        <w:rPr>
          <w:rFonts w:hint="cs"/>
          <w:color w:val="168489"/>
          <w:rtl/>
        </w:rPr>
        <w:t>):</w:t>
      </w:r>
      <w:r>
        <w:rPr>
          <w:rFonts w:hint="cs"/>
          <w:rtl/>
        </w:rPr>
        <w:t xml:space="preserve"> </w:t>
      </w:r>
      <w:r w:rsidRPr="00812BC8">
        <w:rPr>
          <w:rtl/>
        </w:rPr>
        <w:t>وضّح كيف يمكن أن يؤدي التحول الرقمي إلى تقليل التكاليف على المدى الطويل وزيادة الكفاءة.</w:t>
      </w:r>
    </w:p>
    <w:p w:rsidR="00ED4D4F" w:rsidRDefault="00ED4D4F" w:rsidP="00A019AD">
      <w:pPr>
        <w:rPr>
          <w:rtl/>
        </w:rPr>
      </w:pPr>
      <w:r w:rsidRPr="00611798">
        <w:rPr>
          <w:color w:val="168489"/>
          <w:rtl/>
        </w:rPr>
        <w:t xml:space="preserve">  - تجربة على نطاق صغير:</w:t>
      </w:r>
      <w:r w:rsidRPr="00812BC8">
        <w:rPr>
          <w:rtl/>
        </w:rPr>
        <w:t xml:space="preserve"> ابدأ بمشاريع رقمية صغيرة قابلة للقياس لإثبات الفوائد.</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17407E6" wp14:editId="6B5FD2A7">
                <wp:extent cx="5731510" cy="892088"/>
                <wp:effectExtent l="0" t="0" r="2540" b="22860"/>
                <wp:docPr id="12947716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71872248" name="مجموعة 47"/>
                        <wpg:cNvGrpSpPr/>
                        <wpg:grpSpPr>
                          <a:xfrm>
                            <a:off x="0" y="0"/>
                            <a:ext cx="5731510" cy="895351"/>
                            <a:chOff x="0" y="0"/>
                            <a:chExt cx="5878196" cy="918845"/>
                          </a:xfrm>
                        </wpg:grpSpPr>
                        <wpg:grpSp>
                          <wpg:cNvPr id="871528640" name="مجموعة 48"/>
                          <wpg:cNvGrpSpPr/>
                          <wpg:grpSpPr>
                            <a:xfrm>
                              <a:off x="0" y="0"/>
                              <a:ext cx="5878196" cy="918845"/>
                              <a:chOff x="0" y="0"/>
                              <a:chExt cx="6240348" cy="919070"/>
                            </a:xfrm>
                          </wpg:grpSpPr>
                          <wpg:grpSp>
                            <wpg:cNvPr id="1030637578" name="مجموعة 49"/>
                            <wpg:cNvGrpSpPr/>
                            <wpg:grpSpPr>
                              <a:xfrm>
                                <a:off x="0" y="169208"/>
                                <a:ext cx="5433072" cy="580613"/>
                                <a:chOff x="0" y="169208"/>
                                <a:chExt cx="5433072" cy="580613"/>
                              </a:xfrm>
                            </wpg:grpSpPr>
                            <wps:wsp>
                              <wps:cNvPr id="221277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8952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13954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620668"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الفشل</w:t>
                                </w:r>
                              </w:p>
                            </w:txbxContent>
                          </wps:txbx>
                          <wps:bodyPr wrap="square" rtlCol="1">
                            <a:spAutoFit/>
                          </wps:bodyPr>
                        </wps:wsp>
                      </wpg:grpSp>
                      <pic:pic xmlns:pic="http://schemas.openxmlformats.org/drawingml/2006/picture">
                        <pic:nvPicPr>
                          <pic:cNvPr id="202045260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7407E6" id="_x0000_s13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bvHlAcAAPY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SbvHlAcAAPY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">
                  <v:group id="مجموعة 48" o:spid="_x0000_s1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">
                    <v:group id="مجموعة 49" o:spid="_x0000_s1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">
                      <v:shape id="شكل حر 50" o:spid="_x0000_s1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" fillcolor="#a5a5a5 [2092]" stroked="f" strokeweight="1pt">
                        <v:stroke joinstyle="miter"/>
                      </v:roundrect>
                    </v:group>
                    <v:oval id="شكل بيضاوي 52" o:spid="_x0000_s1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" filled="f" strokecolor="#168489" strokeweight="1pt">
                      <v:stroke joinstyle="miter"/>
                    </v:oval>
                  </v:group>
                  <v:shape id="مربع نص 41" o:spid="_x0000_s131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" filled="f" stroked="f">
                    <v:textbox style="mso-fit-shape-to-text:t">
                      <w:txbxContent>
                        <w:p w14:paraId="5643BD62"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الفشل</w:t>
                          </w:r>
                        </w:p>
                      </w:txbxContent>
                    </v:textbox>
                  </v:shape>
                </v:group>
                <v:shape id="صورة 54" o:spid="_x0000_s1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يخشى القادة أن يؤدي التغيير الرقمي إلى نتائج سلبية أو صعوبات تؤثر على سمعتهم.</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التخطيط الجيد:</w:t>
      </w:r>
      <w:r w:rsidRPr="00812BC8">
        <w:rPr>
          <w:rtl/>
        </w:rPr>
        <w:t xml:space="preserve"> ضع خطة واضحة للتحول الرقمي تشمل المخاطر المحتملة وكيفية التعامل معها.</w:t>
      </w:r>
    </w:p>
    <w:p w:rsidR="00ED4D4F" w:rsidRDefault="00ED4D4F" w:rsidP="00A019AD">
      <w:pPr>
        <w:rPr>
          <w:rtl/>
        </w:rPr>
      </w:pPr>
      <w:r w:rsidRPr="00611798">
        <w:rPr>
          <w:color w:val="168489"/>
          <w:rtl/>
        </w:rPr>
        <w:t xml:space="preserve">  - الاحتفاء بالنجاحات الصغيرة: </w:t>
      </w:r>
      <w:r w:rsidRPr="00812BC8">
        <w:rPr>
          <w:rtl/>
        </w:rPr>
        <w:t>ركّز على الإنجازات المبكرة لبناء الثقة.</w:t>
      </w:r>
    </w:p>
    <w:p w:rsidR="00A019AD" w:rsidRPr="00812BC8" w:rsidRDefault="00A019AD" w:rsidP="00A019AD">
      <w:r w:rsidRPr="002A078C">
        <w:rPr>
          <w:rFonts w:ascii="Sakkal Majalla" w:hAnsi="Sakkal Majalla"/>
          <w:noProof/>
          <w:sz w:val="34"/>
        </w:rPr>
        <w:lastRenderedPageBreak/>
        <mc:AlternateContent>
          <mc:Choice Requires="wpg">
            <w:drawing>
              <wp:inline distT="0" distB="0" distL="0" distR="0" wp14:anchorId="5621312D" wp14:editId="52686363">
                <wp:extent cx="5731510" cy="892088"/>
                <wp:effectExtent l="0" t="0" r="2540" b="22860"/>
                <wp:docPr id="9629376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562249" name="مجموعة 47"/>
                        <wpg:cNvGrpSpPr/>
                        <wpg:grpSpPr>
                          <a:xfrm>
                            <a:off x="0" y="0"/>
                            <a:ext cx="5731510" cy="895351"/>
                            <a:chOff x="0" y="0"/>
                            <a:chExt cx="5878196" cy="918845"/>
                          </a:xfrm>
                        </wpg:grpSpPr>
                        <wpg:grpSp>
                          <wpg:cNvPr id="1307325540" name="مجموعة 48"/>
                          <wpg:cNvGrpSpPr/>
                          <wpg:grpSpPr>
                            <a:xfrm>
                              <a:off x="0" y="0"/>
                              <a:ext cx="5878196" cy="918845"/>
                              <a:chOff x="0" y="0"/>
                              <a:chExt cx="6240348" cy="919070"/>
                            </a:xfrm>
                          </wpg:grpSpPr>
                          <wpg:grpSp>
                            <wpg:cNvPr id="476305824" name="مجموعة 49"/>
                            <wpg:cNvGrpSpPr/>
                            <wpg:grpSpPr>
                              <a:xfrm>
                                <a:off x="0" y="169208"/>
                                <a:ext cx="5433072" cy="580613"/>
                                <a:chOff x="0" y="169208"/>
                                <a:chExt cx="5433072" cy="580613"/>
                              </a:xfrm>
                            </wpg:grpSpPr>
                            <wps:wsp>
                              <wps:cNvPr id="15409596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56883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56396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234358" name="مربع نص 41"/>
                          <wps:cNvSpPr txBox="1"/>
                          <wps:spPr>
                            <a:xfrm>
                              <a:off x="204466" y="257055"/>
                              <a:ext cx="4615801" cy="387740"/>
                            </a:xfrm>
                            <a:prstGeom prst="rect">
                              <a:avLst/>
                            </a:prstGeom>
                            <a:noFill/>
                          </wps:spPr>
                          <wps:txbx>
                            <w:txbxContent>
                              <w:p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مقاومة التغيير بسبب الثقافة المؤسسية</w:t>
                                </w:r>
                              </w:p>
                            </w:txbxContent>
                          </wps:txbx>
                          <wps:bodyPr wrap="square" rtlCol="1">
                            <a:spAutoFit/>
                          </wps:bodyPr>
                        </wps:wsp>
                      </wpg:grpSp>
                      <pic:pic xmlns:pic="http://schemas.openxmlformats.org/drawingml/2006/picture">
                        <pic:nvPicPr>
                          <pic:cNvPr id="126436428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621312D" id="_x0000_s13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aEwlAcAAPg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QQaEwlAcAAPg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">
                  <v:group id="مجموعة 48" o:spid="_x0000_s1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">
                    <v:group id="مجموعة 49" o:spid="_x0000_s1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">
                      <v:shape id="شكل حر 50" o:spid="_x0000_s1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" fillcolor="#a5a5a5 [2092]" stroked="f" strokeweight="1pt">
                        <v:stroke joinstyle="miter"/>
                      </v:roundrect>
                    </v:group>
                    <v:oval id="شكل بيضاوي 52" o:spid="_x0000_s1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" filled="f" strokecolor="#168489" strokeweight="1pt">
                      <v:stroke joinstyle="miter"/>
                    </v:oval>
                  </v:group>
                  <v:shape id="مربع نص 41" o:spid="_x0000_s13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" filled="f" stroked="f">
                    <v:textbox style="mso-fit-shape-to-text:t">
                      <w:txbxContent>
                        <w:p w14:paraId="4F6899F7" w14:textId="77777777" w:rsidR="00A019AD" w:rsidRDefault="00611798"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مقاومة التغيير بسبب الثقافة المؤسسية</w:t>
                          </w:r>
                        </w:p>
                      </w:txbxContent>
                    </v:textbox>
                  </v:shape>
                </v:group>
                <v:shape id="صورة 54" o:spid="_x0000_s1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">
                  <v:imagedata r:id="rId85" o:title=""/>
                </v:shape>
                <w10:anchorlock/>
              </v:group>
            </w:pict>
          </mc:Fallback>
        </mc:AlternateContent>
      </w:r>
    </w:p>
    <w:p w:rsidR="00ED4D4F" w:rsidRPr="00812BC8" w:rsidRDefault="00ED4D4F" w:rsidP="00A019AD">
      <w:r w:rsidRPr="00611798">
        <w:rPr>
          <w:color w:val="168489"/>
          <w:rtl/>
        </w:rPr>
        <w:t>- المشكلة:</w:t>
      </w:r>
      <w:r w:rsidRPr="00812BC8">
        <w:rPr>
          <w:rtl/>
        </w:rPr>
        <w:t xml:space="preserve"> في بعض الأحيان، تكون الثقافة المؤسسية نفسها معارضة للتغيير، مما يجعل القادة مترددين في دفع المبادرات الرقمية.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تغيير الثقافة تدريجيا</w:t>
      </w:r>
      <w:r w:rsidRPr="00611798">
        <w:rPr>
          <w:rFonts w:hint="cs"/>
          <w:color w:val="168489"/>
          <w:rtl/>
        </w:rPr>
        <w:t>ً</w:t>
      </w:r>
      <w:r w:rsidRPr="00611798">
        <w:rPr>
          <w:color w:val="168489"/>
          <w:rtl/>
        </w:rPr>
        <w:t>:</w:t>
      </w:r>
      <w:r w:rsidRPr="00812BC8">
        <w:rPr>
          <w:rtl/>
        </w:rPr>
        <w:t xml:space="preserve"> ركّز على بناء ثقافة تحتفي بالابتكار والتطوير.</w:t>
      </w:r>
    </w:p>
    <w:p w:rsidR="00ED4D4F" w:rsidRPr="00812BC8" w:rsidRDefault="00ED4D4F" w:rsidP="00A019AD">
      <w:r w:rsidRPr="00611798">
        <w:rPr>
          <w:color w:val="168489"/>
          <w:rtl/>
        </w:rPr>
        <w:t xml:space="preserve">  - القيادة بالقدوة:</w:t>
      </w:r>
      <w:r w:rsidRPr="00812BC8">
        <w:rPr>
          <w:rtl/>
        </w:rPr>
        <w:t xml:space="preserve"> شجّع القادة على تبنّي التغيير بأنفسهم ليكونوا قدوة لبقية الموظفين.</w:t>
      </w:r>
    </w:p>
    <w:p w:rsidR="00ED4D4F" w:rsidRDefault="00A019AD" w:rsidP="00A019AD">
      <w:pPr>
        <w:rPr>
          <w:rtl/>
        </w:rPr>
      </w:pPr>
      <w:r w:rsidRPr="002A078C">
        <w:rPr>
          <w:rFonts w:ascii="Sakkal Majalla" w:hAnsi="Sakkal Majalla"/>
          <w:noProof/>
          <w:color w:val="002060"/>
          <w:sz w:val="34"/>
        </w:rPr>
        <mc:AlternateContent>
          <mc:Choice Requires="wpg">
            <w:drawing>
              <wp:inline distT="0" distB="0" distL="0" distR="0" wp14:anchorId="09B9B738" wp14:editId="79636606">
                <wp:extent cx="5731510" cy="895350"/>
                <wp:effectExtent l="0" t="0" r="21590" b="19050"/>
                <wp:docPr id="8786292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7791790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5016148" name="مجموعة 39"/>
                        <wpg:cNvGrpSpPr/>
                        <wpg:grpSpPr>
                          <a:xfrm>
                            <a:off x="0" y="0"/>
                            <a:ext cx="5731510" cy="895350"/>
                            <a:chOff x="0" y="0"/>
                            <a:chExt cx="5878196" cy="918845"/>
                          </a:xfrm>
                        </wpg:grpSpPr>
                        <wpg:grpSp>
                          <wpg:cNvPr id="1551579708" name="مجموعة 40"/>
                          <wpg:cNvGrpSpPr/>
                          <wpg:grpSpPr>
                            <a:xfrm>
                              <a:off x="0" y="0"/>
                              <a:ext cx="5878196" cy="918845"/>
                              <a:chOff x="0" y="0"/>
                              <a:chExt cx="6240348" cy="919070"/>
                            </a:xfrm>
                          </wpg:grpSpPr>
                          <wpg:grpSp>
                            <wpg:cNvPr id="1483775426" name="مجموعة 41"/>
                            <wpg:cNvGrpSpPr/>
                            <wpg:grpSpPr>
                              <a:xfrm>
                                <a:off x="0" y="169208"/>
                                <a:ext cx="5433072" cy="580613"/>
                                <a:chOff x="0" y="169208"/>
                                <a:chExt cx="5433072" cy="580613"/>
                              </a:xfrm>
                            </wpg:grpSpPr>
                            <wps:wsp>
                              <wps:cNvPr id="1737637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69159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53856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9877686" name="مربع نص 41"/>
                          <wps:cNvSpPr txBox="1"/>
                          <wps:spPr>
                            <a:xfrm>
                              <a:off x="204484" y="257055"/>
                              <a:ext cx="4616071" cy="387740"/>
                            </a:xfrm>
                            <a:prstGeom prst="rect">
                              <a:avLst/>
                            </a:prstGeom>
                            <a:noFill/>
                          </wps:spPr>
                          <wps:txbx>
                            <w:txbxContent>
                              <w:p w:rsidR="00A019AD" w:rsidRDefault="007A10E4" w:rsidP="00A019AD">
                                <w:pPr>
                                  <w:rPr>
                                    <w:rFonts w:eastAsia="Calibri" w:hAnsi="Adobe Arabic" w:cs="Adobe Arabic"/>
                                    <w:b/>
                                    <w:bCs/>
                                    <w:color w:val="FFFFFF"/>
                                    <w:kern w:val="24"/>
                                    <w:sz w:val="36"/>
                                    <w:szCs w:val="36"/>
                                    <w:lang w:bidi="ar-EG"/>
                                  </w:rPr>
                                </w:pPr>
                                <w:r w:rsidRPr="007A10E4">
                                  <w:rPr>
                                    <w:rFonts w:eastAsia="Calibri" w:hAnsi="Adobe Arabic" w:cs="Adobe Arabic"/>
                                    <w:b/>
                                    <w:bCs/>
                                    <w:color w:val="FFFFFF"/>
                                    <w:kern w:val="24"/>
                                    <w:sz w:val="36"/>
                                    <w:szCs w:val="36"/>
                                    <w:rtl/>
                                    <w:lang w:bidi="ar-EG"/>
                                  </w:rPr>
                                  <w:t>التواصل الفعّال لقيادة التغيير</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B9B738" id="_x0000_s13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N6Y0OtBwAAtx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3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">
                  <v:imagedata r:id="rId59" o:title=""/>
                </v:shape>
                <v:group id="مجموعة 39" o:spid="_x0000_s1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">
                  <v:group id="مجموعة 40" o:spid="_x0000_s1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">
                    <v:group id="مجموعة 41" o:spid="_x0000_s1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">
                      <v:shape id="شكل حر 42" o:spid="_x0000_s1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" fillcolor="#168489" stroked="f" strokeweight="1pt">
                        <v:stroke joinstyle="miter"/>
                      </v:roundrect>
                    </v:group>
                    <v:oval id="شكل بيضاوي 44" o:spid="_x0000_s1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" filled="f" strokecolor="#a5a5a5 [2092]" strokeweight="1pt">
                      <v:stroke joinstyle="miter"/>
                    </v:oval>
                  </v:group>
                  <v:shape id="مربع نص 41" o:spid="_x0000_s133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" filled="f" stroked="f">
                    <v:textbox style="mso-fit-shape-to-text:t">
                      <w:txbxContent>
                        <w:p w14:paraId="1EF77C20" w14:textId="77777777" w:rsidR="00A019AD" w:rsidRDefault="007A10E4" w:rsidP="00A019AD">
                          <w:pPr>
                            <w:rPr>
                              <w:rFonts w:eastAsia="Calibri" w:hAnsi="Adobe Arabic" w:cs="Adobe Arabic"/>
                              <w:b/>
                              <w:bCs/>
                              <w:color w:val="FFFFFF"/>
                              <w:kern w:val="24"/>
                              <w:sz w:val="36"/>
                              <w:szCs w:val="36"/>
                              <w:lang w:bidi="ar-EG"/>
                            </w:rPr>
                          </w:pPr>
                          <w:r w:rsidRPr="007A10E4">
                            <w:rPr>
                              <w:rFonts w:eastAsia="Calibri" w:hAnsi="Adobe Arabic" w:cs="Adobe Arabic"/>
                              <w:b/>
                              <w:bCs/>
                              <w:color w:val="FFFFFF"/>
                              <w:kern w:val="24"/>
                              <w:sz w:val="36"/>
                              <w:szCs w:val="36"/>
                              <w:rtl/>
                              <w:lang w:bidi="ar-EG"/>
                            </w:rPr>
                            <w:t>التواصل الفعّال لقيادة التغيير</w:t>
                          </w:r>
                        </w:p>
                      </w:txbxContent>
                    </v:textbox>
                  </v:shape>
                </v:group>
                <w10:anchorlock/>
              </v:group>
            </w:pict>
          </mc:Fallback>
        </mc:AlternateContent>
      </w:r>
    </w:p>
    <w:p w:rsidR="00ED4D4F" w:rsidRPr="00812BC8" w:rsidRDefault="00ED4D4F" w:rsidP="00A019AD">
      <w:r w:rsidRPr="00812BC8">
        <w:rPr>
          <w:rtl/>
        </w:rPr>
        <w:t>قيادة التغيير هي عملية معقدة تتطلب مهارات متعددة، وأحد أهم عناصرها هو التواصل الفعّال. فبدون تواصل واضح وهادف، غالبا</w:t>
      </w:r>
      <w:r>
        <w:rPr>
          <w:rFonts w:hint="cs"/>
          <w:rtl/>
        </w:rPr>
        <w:t>ً</w:t>
      </w:r>
      <w:r w:rsidRPr="00812BC8">
        <w:rPr>
          <w:rtl/>
        </w:rPr>
        <w:t xml:space="preserve"> ما يُقاب</w:t>
      </w:r>
      <w:r>
        <w:rPr>
          <w:rFonts w:hint="cs"/>
          <w:rtl/>
        </w:rPr>
        <w:t>َ</w:t>
      </w:r>
      <w:r w:rsidRPr="00812BC8">
        <w:rPr>
          <w:rtl/>
        </w:rPr>
        <w:t>ل التغيير بالمقاومة أو سوء الفهم، مما يعيق نجاحه. التواصل الفعّال ليس مجرد نقل للمعلومات، بل هو أداة لبناء الثقة، إشراك الأفراد، وتقليل القلق المرتبط بالتغيير.</w:t>
      </w:r>
    </w:p>
    <w:p w:rsidR="00ED4D4F" w:rsidRDefault="00ED4D4F" w:rsidP="00A019AD">
      <w:pPr>
        <w:rPr>
          <w:b/>
          <w:bCs/>
          <w:color w:val="168489"/>
        </w:rPr>
      </w:pPr>
      <w:r w:rsidRPr="007A10E4">
        <w:rPr>
          <w:b/>
          <w:bCs/>
          <w:color w:val="168489"/>
          <w:rtl/>
        </w:rPr>
        <w:t xml:space="preserve"> أهمية التواصل الفعّال في قيادة التغيير</w:t>
      </w:r>
    </w:p>
    <w:p w:rsidR="00472051" w:rsidRPr="007A10E4" w:rsidRDefault="00472051" w:rsidP="00472051">
      <w:pPr>
        <w:rPr>
          <w:b/>
          <w:bCs/>
          <w:color w:val="168489"/>
        </w:rPr>
      </w:pPr>
      <w:r w:rsidRPr="00472051">
        <w:rPr>
          <w:b/>
          <w:bCs/>
          <w:noProof/>
          <w:color w:val="168489"/>
        </w:rPr>
        <mc:AlternateContent>
          <mc:Choice Requires="wpg">
            <w:drawing>
              <wp:inline distT="0" distB="0" distL="0" distR="0" wp14:anchorId="58AD30AC" wp14:editId="07310A09">
                <wp:extent cx="5608367" cy="1501902"/>
                <wp:effectExtent l="0" t="0" r="0" b="0"/>
                <wp:docPr id="37" name="Group 3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30F3D9-E3D5-C4C8-0EF4-96AE8E298847}"/>
                    </a:ext>
                  </a:extLst>
                </wp:docPr>
                <wp:cNvGraphicFramePr/>
                <a:graphic xmlns:a="http://schemas.openxmlformats.org/drawingml/2006/main">
                  <a:graphicData uri="http://schemas.microsoft.com/office/word/2010/wordprocessingGroup">
                    <wpg:wgp>
                      <wpg:cNvGrpSpPr/>
                      <wpg:grpSpPr>
                        <a:xfrm>
                          <a:off x="0" y="0"/>
                          <a:ext cx="5608367" cy="1501902"/>
                          <a:chOff x="0" y="0"/>
                          <a:chExt cx="5608367" cy="1501902"/>
                        </a:xfrm>
                      </wpg:grpSpPr>
                      <pic:pic xmlns:pic="http://schemas.openxmlformats.org/drawingml/2006/picture">
                        <pic:nvPicPr>
                          <pic:cNvPr id="57453674" name="Graphic 4" descr="Bullsey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4A92BB2-6C8E-4739-9E16-75E97089B6F1}"/>
                              </a:ext>
                            </a:extLst>
                          </pic:cNvPr>
                          <pic:cNvPicPr>
                            <a:picLocks noChangeAspect="1"/>
                          </pic:cNvPicPr>
                        </pic:nvPicPr>
                        <pic:blipFill>
                          <a:blip r:embed="rId9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1"/>
                              </a:ext>
                            </a:extLst>
                          </a:blip>
                          <a:stretch>
                            <a:fillRect/>
                          </a:stretch>
                        </pic:blipFill>
                        <pic:spPr>
                          <a:xfrm>
                            <a:off x="4733946" y="256912"/>
                            <a:ext cx="487895" cy="487895"/>
                          </a:xfrm>
                          <a:prstGeom prst="rect">
                            <a:avLst/>
                          </a:prstGeom>
                        </pic:spPr>
                      </pic:pic>
                      <pic:pic xmlns:pic="http://schemas.openxmlformats.org/drawingml/2006/picture">
                        <pic:nvPicPr>
                          <pic:cNvPr id="264009726" name="رسم 6" descr="مصافحة باليد">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BCD538-B955-FC42-D482-7A800D4A0D12}"/>
                              </a:ext>
                            </a:extLst>
                          </pic:cNvPr>
                          <pic:cNvPicPr>
                            <a:picLocks noChangeAspect="1"/>
                          </pic:cNvPicPr>
                        </pic:nvPicPr>
                        <pic:blipFill>
                          <a:blip r:embed="rId9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3"/>
                              </a:ext>
                            </a:extLst>
                          </a:blip>
                          <a:stretch>
                            <a:fillRect/>
                          </a:stretch>
                        </pic:blipFill>
                        <pic:spPr>
                          <a:xfrm>
                            <a:off x="261882" y="236333"/>
                            <a:ext cx="595929" cy="595929"/>
                          </a:xfrm>
                          <a:prstGeom prst="rect">
                            <a:avLst/>
                          </a:prstGeom>
                        </pic:spPr>
                      </pic:pic>
                      <pic:pic xmlns:pic="http://schemas.openxmlformats.org/drawingml/2006/picture">
                        <pic:nvPicPr>
                          <pic:cNvPr id="176944839" name="Graphic 27" descr="Confused person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EAF321-D55E-44EE-9315-67CB2B8E8F8A}"/>
                              </a:ext>
                            </a:extLst>
                          </pic:cNvPr>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5"/>
                              </a:ext>
                            </a:extLst>
                          </a:blip>
                          <a:stretch>
                            <a:fillRect/>
                          </a:stretch>
                        </pic:blipFill>
                        <pic:spPr>
                          <a:xfrm>
                            <a:off x="2519955" y="254824"/>
                            <a:ext cx="506306" cy="506306"/>
                          </a:xfrm>
                          <a:prstGeom prst="rect">
                            <a:avLst/>
                          </a:prstGeom>
                        </pic:spPr>
                      </pic:pic>
                      <pic:pic xmlns:pic="http://schemas.openxmlformats.org/drawingml/2006/picture">
                        <pic:nvPicPr>
                          <pic:cNvPr id="507397689" name="Graphic 29" descr="Downward trend graph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6375345-C923-413C-A9B3-DA1850AF133B}"/>
                              </a:ext>
                            </a:extLst>
                          </pic:cNvPr>
                          <pic:cNvPicPr>
                            <a:picLocks noChangeAspect="1"/>
                          </pic:cNvPicPr>
                        </pic:nvPicPr>
                        <pic:blipFill>
                          <a:blip r:embed="rId9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7"/>
                              </a:ext>
                            </a:extLst>
                          </a:blip>
                          <a:stretch>
                            <a:fillRect/>
                          </a:stretch>
                        </pic:blipFill>
                        <pic:spPr>
                          <a:xfrm>
                            <a:off x="3639869" y="819130"/>
                            <a:ext cx="470886" cy="470886"/>
                          </a:xfrm>
                          <a:prstGeom prst="rect">
                            <a:avLst/>
                          </a:prstGeom>
                        </pic:spPr>
                      </pic:pic>
                      <pic:pic xmlns:pic="http://schemas.openxmlformats.org/drawingml/2006/picture">
                        <pic:nvPicPr>
                          <pic:cNvPr id="1102837844"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605D44-5617-4C10-86E6-B657BC465EFB}"/>
                              </a:ext>
                            </a:extLst>
                          </pic:cNvPr>
                          <pic:cNvPicPr/>
                        </pic:nvPicPr>
                        <pic:blipFill>
                          <a:blip r:embed="rId9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9"/>
                              </a:ext>
                            </a:extLst>
                          </a:blip>
                          <a:stretch>
                            <a:fillRect/>
                          </a:stretch>
                        </pic:blipFill>
                        <pic:spPr>
                          <a:xfrm>
                            <a:off x="1432562" y="772978"/>
                            <a:ext cx="525168" cy="490219"/>
                          </a:xfrm>
                          <a:prstGeom prst="rect">
                            <a:avLst/>
                          </a:prstGeom>
                        </pic:spPr>
                      </pic:pic>
                      <wpg:grpSp>
                        <wpg:cNvPr id="435002712" name="Group 4350027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9E7243-A0C3-406F-2453-72A6547103F1}"/>
                            </a:ext>
                          </a:extLst>
                        </wpg:cNvPr>
                        <wpg:cNvGrpSpPr/>
                        <wpg:grpSpPr>
                          <a:xfrm>
                            <a:off x="0" y="0"/>
                            <a:ext cx="5608367" cy="1501902"/>
                            <a:chOff x="0" y="0"/>
                            <a:chExt cx="5608367" cy="1501902"/>
                          </a:xfrm>
                        </wpg:grpSpPr>
                        <wps:wsp>
                          <wps:cNvPr id="2010051554" name="Freeform: Shape 20100515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63A23D-9B04-4C81-AB7F-1359F0352D77}"/>
                              </a:ext>
                            </a:extLst>
                          </wps:cNvPr>
                          <wps:cNvSpPr/>
                          <wps:spPr>
                            <a:xfrm>
                              <a:off x="3322413" y="782393"/>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94507022" name="Freeform: Shape 6945070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529817-6080-42ED-B30B-267118F5A282}"/>
                              </a:ext>
                            </a:extLst>
                          </wps:cNvPr>
                          <wps:cNvSpPr/>
                          <wps:spPr>
                            <a:xfrm>
                              <a:off x="4426067"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3040310" name="Freeform: Shape 1630403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414D6B-9810-447A-AD5A-850984C6BF67}"/>
                              </a:ext>
                            </a:extLst>
                          </wps:cNvPr>
                          <wps:cNvSpPr/>
                          <wps:spPr>
                            <a:xfrm>
                              <a:off x="1115106" y="782393"/>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5074262" name="Freeform: Shape 13250742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08AF18-6DD5-4A86-A507-599DCFF8A480}"/>
                              </a:ext>
                            </a:extLst>
                          </wps:cNvPr>
                          <wps:cNvSpPr/>
                          <wps:spPr>
                            <a:xfrm>
                              <a:off x="2218760"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4156910" name="Freeform: Shape 18541569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6B57EF-9A45-4B87-B124-A876811FACF7}"/>
                              </a:ext>
                            </a:extLst>
                          </wps:cNvPr>
                          <wps:cNvSpPr/>
                          <wps:spPr>
                            <a:xfrm>
                              <a:off x="11452"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04011787"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1D00F2-A657-4B1C-AB8B-489DEFB384C4}"/>
                              </a:ext>
                            </a:extLst>
                          </wps:cNvPr>
                          <wps:cNvSpPr txBox="1">
                            <a:spLocks noChangeArrowheads="1"/>
                          </wps:cNvSpPr>
                          <wps:spPr bwMode="auto">
                            <a:xfrm>
                              <a:off x="4325941" y="743104"/>
                              <a:ext cx="1282426" cy="694237"/>
                            </a:xfrm>
                            <a:prstGeom prst="rect">
                              <a:avLst/>
                            </a:prstGeom>
                          </wps:spPr>
                          <wps:txbx>
                            <w:txbxContent>
                              <w:p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توضيح الرؤية والأهداف</w:t>
                                </w:r>
                              </w:p>
                            </w:txbxContent>
                          </wps:txbx>
                          <wps:bodyPr rot="0" vert="horz" wrap="square" lIns="0" tIns="45720" rIns="0" bIns="45720" anchor="b" anchorCtr="0" upright="1">
                            <a:noAutofit/>
                          </wps:bodyPr>
                        </wps:wsp>
                        <wps:wsp>
                          <wps:cNvPr id="1442975609"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F6CBC46-374A-4C66-98A5-7C46362FF6C7}"/>
                              </a:ext>
                            </a:extLst>
                          </wps:cNvPr>
                          <wps:cNvSpPr txBox="1">
                            <a:spLocks noChangeArrowheads="1"/>
                          </wps:cNvSpPr>
                          <wps:spPr bwMode="auto">
                            <a:xfrm>
                              <a:off x="2318887" y="823105"/>
                              <a:ext cx="903400" cy="678797"/>
                            </a:xfrm>
                            <a:prstGeom prst="rect">
                              <a:avLst/>
                            </a:prstGeom>
                          </wps:spPr>
                          <wps:txbx>
                            <w:txbxContent>
                              <w:p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التزام الأفراد</w:t>
                                </w:r>
                              </w:p>
                            </w:txbxContent>
                          </wps:txbx>
                          <wps:bodyPr rot="0" vert="horz" wrap="square" lIns="0" tIns="45720" rIns="0" bIns="45720" anchor="b" anchorCtr="0" upright="1">
                            <a:noAutofit/>
                          </wps:bodyPr>
                        </wps:wsp>
                        <wps:wsp>
                          <wps:cNvPr id="1518219643"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C97DDB-2B6E-4D62-8251-762C81D709B8}"/>
                              </a:ext>
                            </a:extLst>
                          </wps:cNvPr>
                          <wps:cNvSpPr txBox="1">
                            <a:spLocks noChangeArrowheads="1"/>
                          </wps:cNvSpPr>
                          <wps:spPr bwMode="auto">
                            <a:xfrm>
                              <a:off x="0" y="734362"/>
                              <a:ext cx="1076684" cy="508355"/>
                            </a:xfrm>
                            <a:prstGeom prst="rect">
                              <a:avLst/>
                            </a:prstGeom>
                          </wps:spPr>
                          <wps:txbx>
                            <w:txbxContent>
                              <w:p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تشجيع التعاون</w:t>
                                </w:r>
                              </w:p>
                            </w:txbxContent>
                          </wps:txbx>
                          <wps:bodyPr rot="0" vert="horz" wrap="square" lIns="0" tIns="45720" rIns="0" bIns="45720" anchor="b" anchorCtr="0" upright="1">
                            <a:noAutofit/>
                          </wps:bodyPr>
                        </wps:wsp>
                        <wps:wsp>
                          <wps:cNvPr id="383416950"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D140AF-D499-4542-A5CA-31BF708FEFDA}"/>
                              </a:ext>
                            </a:extLst>
                          </wps:cNvPr>
                          <wps:cNvSpPr txBox="1">
                            <a:spLocks noChangeArrowheads="1"/>
                          </wps:cNvSpPr>
                          <wps:spPr bwMode="auto">
                            <a:xfrm>
                              <a:off x="3307697" y="0"/>
                              <a:ext cx="1183664" cy="664678"/>
                            </a:xfrm>
                            <a:prstGeom prst="rect">
                              <a:avLst/>
                            </a:prstGeom>
                          </wps:spPr>
                          <wps:txbx>
                            <w:txbxContent>
                              <w:p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الغموض والقلق</w:t>
                                </w:r>
                              </w:p>
                            </w:txbxContent>
                          </wps:txbx>
                          <wps:bodyPr rot="0" vert="horz" wrap="square" lIns="0" tIns="45720" rIns="0" bIns="45720" anchor="b" anchorCtr="0" upright="1">
                            <a:noAutofit/>
                          </wps:bodyPr>
                        </wps:wsp>
                        <wps:wsp>
                          <wps:cNvPr id="2002477334"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24A5E8-69EA-4E99-9D20-54735BB20A99}"/>
                              </a:ext>
                            </a:extLst>
                          </wps:cNvPr>
                          <wps:cNvSpPr txBox="1">
                            <a:spLocks noChangeArrowheads="1"/>
                          </wps:cNvSpPr>
                          <wps:spPr bwMode="auto">
                            <a:xfrm>
                              <a:off x="1033959" y="220878"/>
                              <a:ext cx="1222682" cy="404675"/>
                            </a:xfrm>
                            <a:prstGeom prst="rect">
                              <a:avLst/>
                            </a:prstGeom>
                          </wps:spPr>
                          <wps:txbx>
                            <w:txbxContent>
                              <w:p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المقاومة</w:t>
                                </w:r>
                              </w:p>
                            </w:txbxContent>
                          </wps:txbx>
                          <wps:bodyPr rot="0" vert="horz" wrap="square" lIns="0" tIns="45720" rIns="0" bIns="45720" anchor="b" anchorCtr="0" upright="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AD30AC" id="Group 36" o:spid="_x0000_s1338" style="width:441.6pt;height:118.25pt;mso-position-horizontal-relative:char;mso-position-vertical-relative:line" coordsize="56083,1501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">
                <v:shape id="Graphic 4" o:spid="_x0000_s1339" type="#_x0000_t75" alt="Bullseye with solid fill" style="position:absolute;left:47339;top:2569;width:4879;height:4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">
                  <v:imagedata r:id="rId100" o:title="Bullseye with solid fill"/>
                </v:shape>
                <v:shape id="رسم 6" o:spid="_x0000_s1340" type="#_x0000_t75" alt="مصافحة باليد" style="position:absolute;left:2618;top:2363;width:5960;height:5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">
                  <v:imagedata r:id="rId101" o:title="مصافحة باليد"/>
                </v:shape>
                <v:shape id="Graphic 27" o:spid="_x0000_s1341" type="#_x0000_t75" alt="Confused person with solid fill" style="position:absolute;left:25199;top:2548;width:5063;height: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">
                  <v:imagedata r:id="rId102" o:title="Confused person with solid fill"/>
                </v:shape>
                <v:shape id="Graphic 29" o:spid="_x0000_s1342" type="#_x0000_t75" alt="Downward trend graph with solid fill" style="position:absolute;left:36398;top:8191;width:470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">
                  <v:imagedata r:id="rId103" o:title="Downward trend graph with solid fill"/>
                </v:shape>
                <v:shape id="Graphic 21" o:spid="_x0000_s1343" type="#_x0000_t75" alt="Group brainstorm with solid fill" style="position:absolute;left:14325;top:7729;width:5252;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">
                  <v:imagedata r:id="rId104" o:title="Group brainstorm with solid fill"/>
                </v:shape>
                <v:group id="Group 435002712" o:spid="_x0000_s1344" style="position:absolute;width:56083;height:15019" coordsize="56083,1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">
                  <v:shape id="Freeform: Shape 2010051554" o:spid="_x0000_s1345" style="position:absolute;left:33224;top:7823;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" path="m,l1298712,v,358629,-290727,649356,-649356,649356c290727,649356,,358629,,xe" filled="f" strokecolor="#ffd366" strokeweight="1pt">
                    <v:stroke joinstyle="miter"/>
                    <v:path arrowok="t" o:connecttype="custom" o:connectlocs="0,0;1103654,0;551827,551827;0,0" o:connectangles="0,0,0,0"/>
                  </v:shape>
                  <v:shape id="Freeform: Shape 694507022" o:spid="_x0000_s1346" style="position:absolute;left:44260;top:230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163040310" o:spid="_x0000_s1347" style="position:absolute;left:11151;top:7823;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" path="m,l1298712,v,358629,-290727,649356,-649356,649356c290727,649356,,358629,,xe" filled="f" strokecolor="#a0c9ca" strokeweight="1pt">
                    <v:stroke joinstyle="miter"/>
                    <v:path arrowok="t" o:connecttype="custom" o:connectlocs="0,0;1103654,0;551827,551827;0,0" o:connectangles="0,0,0,0"/>
                  </v:shape>
                  <v:shape id="Freeform: Shape 1325074262" o:spid="_x0000_s1348" style="position:absolute;left:22187;top:230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" path="m649356,v358629,,649356,290727,649356,649356l,649356c,290727,290727,,649356,xe" filled="f" strokecolor="#bfbfbf" strokeweight="1pt">
                    <v:stroke joinstyle="miter"/>
                    <v:path arrowok="t" o:connecttype="custom" o:connectlocs="551827,0;1103654,551827;0,551827;551827,0" o:connectangles="0,0,0,0"/>
                  </v:shape>
                  <v:shape id="Freeform: Shape 1854156910" o:spid="_x0000_s1349" style="position:absolute;left:114;top:230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350" type="#_x0000_t202" style="position:absolute;left:43259;top:7431;width:12824;height:694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" filled="f" stroked="f">
                    <v:textbox inset="0,,0">
                      <w:txbxContent>
                        <w:p w14:paraId="13AF3B4B" w14:textId="77777777"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توضيح الرؤية والأهداف</w:t>
                          </w:r>
                        </w:p>
                      </w:txbxContent>
                    </v:textbox>
                  </v:shape>
                  <v:shape id="TextBox 18" o:spid="_x0000_s1351" type="#_x0000_t202" style="position:absolute;left:23188;top:8231;width:9034;height:67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" filled="f" stroked="f">
                    <v:textbox inset="0,,0">
                      <w:txbxContent>
                        <w:p w14:paraId="5A42BAFF" w14:textId="77777777"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التزام الأفراد</w:t>
                          </w:r>
                        </w:p>
                      </w:txbxContent>
                    </v:textbox>
                  </v:shape>
                  <v:shape id="TextBox 18" o:spid="_x0000_s1352" type="#_x0000_t202" style="position:absolute;top:7343;width:10766;height:508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" filled="f" stroked="f">
                    <v:textbox inset="0,,0">
                      <w:txbxContent>
                        <w:p w14:paraId="7A825FD0" w14:textId="77777777"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تشجيع التعاون</w:t>
                          </w:r>
                        </w:p>
                      </w:txbxContent>
                    </v:textbox>
                  </v:shape>
                  <v:shape id="TextBox 18" o:spid="_x0000_s1353" type="#_x0000_t202" style="position:absolute;left:33076;width:11837;height:664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" filled="f" stroked="f">
                    <v:textbox inset="0,,0">
                      <w:txbxContent>
                        <w:p w14:paraId="5B6A97B0" w14:textId="77777777"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الغموض والقلق</w:t>
                          </w:r>
                        </w:p>
                      </w:txbxContent>
                    </v:textbox>
                  </v:shape>
                  <v:shape id="TextBox 18" o:spid="_x0000_s1354" type="#_x0000_t202" style="position:absolute;left:10339;top:2208;width:12227;height:40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" filled="f" stroked="f">
                    <v:textbox inset="0,,0">
                      <w:txbxContent>
                        <w:p w14:paraId="6EE6071D" w14:textId="77777777" w:rsidR="00472051" w:rsidRDefault="00472051"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المقاومة</w:t>
                          </w:r>
                        </w:p>
                      </w:txbxContent>
                    </v:textbox>
                  </v:shape>
                </v:group>
                <w10:anchorlock/>
              </v:group>
            </w:pict>
          </mc:Fallback>
        </mc:AlternateConten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توضيح الرؤية والأهداف:</w:t>
      </w:r>
      <w:r w:rsidRPr="007A10E4">
        <w:rPr>
          <w:rFonts w:ascii="Sakkal Majalla" w:hAnsi="Sakkal Majalla" w:cs="Sakkal Majalla"/>
          <w:sz w:val="34"/>
          <w:szCs w:val="34"/>
          <w:rtl/>
        </w:rPr>
        <w:t xml:space="preserve"> يساعد في شرح لماذا يحدث التغيير، وما الهدف من ورائه.</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تقليل الغموض والقلق:</w:t>
      </w:r>
      <w:r w:rsidRPr="007A10E4">
        <w:rPr>
          <w:rFonts w:ascii="Sakkal Majalla" w:hAnsi="Sakkal Majalla" w:cs="Sakkal Majalla"/>
          <w:sz w:val="34"/>
          <w:szCs w:val="34"/>
          <w:rtl/>
        </w:rPr>
        <w:t xml:space="preserve"> عندما تكون الرسائل واضحة، يشعر الموظفون بالاطمئنان.</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 xml:space="preserve">تعزيز التزام الأفراد: </w:t>
      </w:r>
      <w:r w:rsidRPr="007A10E4">
        <w:rPr>
          <w:rFonts w:ascii="Sakkal Majalla" w:hAnsi="Sakkal Majalla" w:cs="Sakkal Majalla"/>
          <w:sz w:val="34"/>
          <w:szCs w:val="34"/>
          <w:rtl/>
        </w:rPr>
        <w:t>التواصل الجيد يجعل الجميع يشعرون بأنهم جزء من رحلة التغيير.</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إدارة المقاومة:</w:t>
      </w:r>
      <w:r w:rsidRPr="007A10E4">
        <w:rPr>
          <w:rFonts w:ascii="Sakkal Majalla" w:hAnsi="Sakkal Majalla" w:cs="Sakkal Majalla"/>
          <w:sz w:val="34"/>
          <w:szCs w:val="34"/>
          <w:rtl/>
        </w:rPr>
        <w:t xml:space="preserve"> من خلال الاستماع إلى المخاوف ومعالجتها بفعالية.</w:t>
      </w:r>
    </w:p>
    <w:p w:rsidR="00ED4D4F" w:rsidRPr="007A10E4" w:rsidRDefault="00ED4D4F" w:rsidP="007A10E4">
      <w:pPr>
        <w:pStyle w:val="ListParagraph"/>
        <w:numPr>
          <w:ilvl w:val="0"/>
          <w:numId w:val="17"/>
        </w:numPr>
        <w:jc w:val="both"/>
        <w:rPr>
          <w:rFonts w:ascii="Sakkal Majalla" w:hAnsi="Sakkal Majalla" w:cs="Sakkal Majalla"/>
          <w:sz w:val="34"/>
          <w:szCs w:val="34"/>
          <w:rtl/>
        </w:rPr>
      </w:pPr>
      <w:r w:rsidRPr="007A10E4">
        <w:rPr>
          <w:rFonts w:ascii="Sakkal Majalla" w:hAnsi="Sakkal Majalla" w:cs="Sakkal Majalla"/>
          <w:color w:val="168489"/>
          <w:sz w:val="34"/>
          <w:szCs w:val="34"/>
          <w:rtl/>
        </w:rPr>
        <w:t xml:space="preserve">تشجيع التعاون: </w:t>
      </w:r>
      <w:r w:rsidRPr="007A10E4">
        <w:rPr>
          <w:rFonts w:ascii="Sakkal Majalla" w:hAnsi="Sakkal Majalla" w:cs="Sakkal Majalla"/>
          <w:sz w:val="34"/>
          <w:szCs w:val="34"/>
          <w:rtl/>
        </w:rPr>
        <w:t>يسهم في خلق بيئة عمل قائمة على الحوار والمشاركة.</w:t>
      </w:r>
    </w:p>
    <w:p w:rsidR="00ED4D4F" w:rsidRDefault="00ED4D4F" w:rsidP="00A019AD">
      <w:pPr>
        <w:rPr>
          <w:b/>
          <w:bCs/>
          <w:color w:val="168489"/>
        </w:rPr>
      </w:pPr>
      <w:r w:rsidRPr="00472051">
        <w:rPr>
          <w:b/>
          <w:bCs/>
          <w:color w:val="168489"/>
          <w:rtl/>
        </w:rPr>
        <w:lastRenderedPageBreak/>
        <w:t>استراتيجيات التواصل الفعّال لقيادة التغيير</w:t>
      </w:r>
    </w:p>
    <w:p w:rsidR="00472051" w:rsidRPr="00472051" w:rsidRDefault="00472051" w:rsidP="00472051">
      <w:pPr>
        <w:rPr>
          <w:b/>
          <w:bCs/>
          <w:color w:val="168489"/>
          <w:rtl/>
        </w:rPr>
      </w:pPr>
      <w:r w:rsidRPr="00472051">
        <w:rPr>
          <w:b/>
          <w:bCs/>
          <w:noProof/>
          <w:color w:val="168489"/>
        </w:rPr>
        <mc:AlternateContent>
          <mc:Choice Requires="wpg">
            <w:drawing>
              <wp:inline distT="0" distB="0" distL="0" distR="0" wp14:anchorId="7F5A9CAF" wp14:editId="5239E63A">
                <wp:extent cx="5637292" cy="2550579"/>
                <wp:effectExtent l="0" t="0" r="20955" b="21590"/>
                <wp:docPr id="46" name="Group 4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B73E95-B811-65AE-65A7-1713131FC678}"/>
                    </a:ext>
                  </a:extLst>
                </wp:docPr>
                <wp:cNvGraphicFramePr/>
                <a:graphic xmlns:a="http://schemas.openxmlformats.org/drawingml/2006/main">
                  <a:graphicData uri="http://schemas.microsoft.com/office/word/2010/wordprocessingGroup">
                    <wpg:wgp>
                      <wpg:cNvGrpSpPr/>
                      <wpg:grpSpPr>
                        <a:xfrm>
                          <a:off x="0" y="0"/>
                          <a:ext cx="5637292" cy="2550579"/>
                          <a:chOff x="0" y="0"/>
                          <a:chExt cx="5637292" cy="2550579"/>
                        </a:xfrm>
                      </wpg:grpSpPr>
                      <wpg:grpSp>
                        <wpg:cNvPr id="1690508209" name="Group 1690508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ABDF2B-7318-4B22-AD0E-1D5C7EAF6563}"/>
                            </a:ext>
                          </a:extLst>
                        </wpg:cNvPr>
                        <wpg:cNvGrpSpPr/>
                        <wpg:grpSpPr>
                          <a:xfrm>
                            <a:off x="0" y="0"/>
                            <a:ext cx="1054857" cy="2550576"/>
                            <a:chOff x="0" y="0"/>
                            <a:chExt cx="1111553" cy="2687663"/>
                          </a:xfrm>
                        </wpg:grpSpPr>
                        <wps:wsp>
                          <wps:cNvPr id="1082062668" name="Rectangle: Rounded Corners 10820626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7013376" name="Oval 2870133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60D604-5F33-451B-8AB6-AEB080C9877D}"/>
                              </a:ext>
                            </a:extLst>
                          </wps:cNvPr>
                          <wps:cNvSpPr/>
                          <wps:spPr>
                            <a:xfrm>
                              <a:off x="93321" y="70397"/>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171622" name="TextBox 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C20D85-A422-4088-B35D-CC449858D97E}"/>
                              </a:ext>
                            </a:extLst>
                          </wps:cNvPr>
                          <wps:cNvSpPr txBox="1"/>
                          <wps:spPr>
                            <a:xfrm>
                              <a:off x="113041" y="989375"/>
                              <a:ext cx="912024" cy="1437290"/>
                            </a:xfrm>
                            <a:prstGeom prst="rect">
                              <a:avLst/>
                            </a:prstGeom>
                            <a:noFill/>
                          </wps:spPr>
                          <wps:txbx>
                            <w:txbxContent>
                              <w:p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تخصيص الرسائل حسب الجمهور</w:t>
                                </w:r>
                              </w:p>
                            </w:txbxContent>
                          </wps:txbx>
                          <wps:bodyPr wrap="square" rtlCol="0">
                            <a:spAutoFit/>
                          </wps:bodyPr>
                        </wps:wsp>
                      </wpg:grpSp>
                      <wpg:grpSp>
                        <wpg:cNvPr id="307237547" name="Group 3072375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77A2E8-3986-4F8D-B9F5-B3E928AE12BE}"/>
                            </a:ext>
                          </a:extLst>
                        </wpg:cNvPr>
                        <wpg:cNvGrpSpPr/>
                        <wpg:grpSpPr>
                          <a:xfrm flipV="1">
                            <a:off x="1070279" y="2"/>
                            <a:ext cx="1240155" cy="2550576"/>
                            <a:chOff x="1070275" y="2"/>
                            <a:chExt cx="1306809" cy="2687663"/>
                          </a:xfrm>
                        </wpg:grpSpPr>
                        <wps:wsp>
                          <wps:cNvPr id="188081410" name="Rectangle: Rounded Corners 1880814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DA840E-87D5-40C9-84E6-8FF043AE4161}"/>
                              </a:ext>
                            </a:extLst>
                          </wps:cNvPr>
                          <wps:cNvSpPr/>
                          <wps:spPr>
                            <a:xfrm>
                              <a:off x="1155813" y="2"/>
                              <a:ext cx="1111553" cy="2687663"/>
                            </a:xfrm>
                            <a:prstGeom prst="roundRect">
                              <a:avLst>
                                <a:gd name="adj" fmla="val 50000"/>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0060520" name="Oval 11500605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E4F61C-8108-41D8-BB25-9435F0AB7198}"/>
                              </a:ext>
                            </a:extLst>
                          </wps:cNvPr>
                          <wps:cNvSpPr/>
                          <wps:spPr>
                            <a:xfrm>
                              <a:off x="1249133" y="70398"/>
                              <a:ext cx="910528" cy="910528"/>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0074181" name="TextBox 2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D770CF-2B74-46DB-9A7C-870A521BF6A2}"/>
                              </a:ext>
                            </a:extLst>
                          </wps:cNvPr>
                          <wps:cNvSpPr txBox="1"/>
                          <wps:spPr>
                            <a:xfrm flipV="1">
                              <a:off x="1070275" y="1092528"/>
                              <a:ext cx="1306809" cy="1437290"/>
                            </a:xfrm>
                            <a:prstGeom prst="rect">
                              <a:avLst/>
                            </a:prstGeom>
                            <a:noFill/>
                          </wps:spPr>
                          <wps:txbx>
                            <w:txbxContent>
                              <w:p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الاستماع بفعالية إلى المخاوف والتغذية الراجعة</w:t>
                                </w:r>
                              </w:p>
                            </w:txbxContent>
                          </wps:txbx>
                          <wps:bodyPr wrap="square" rtlCol="0">
                            <a:spAutoFit/>
                          </wps:bodyPr>
                        </wps:wsp>
                      </wpg:grpSp>
                      <wpg:grpSp>
                        <wpg:cNvPr id="1762772031" name="Group 17627720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6D26B5-5CFF-4561-A763-BA73CFCF2308}"/>
                            </a:ext>
                          </a:extLst>
                        </wpg:cNvPr>
                        <wpg:cNvGrpSpPr/>
                        <wpg:grpSpPr>
                          <a:xfrm>
                            <a:off x="2295254" y="3"/>
                            <a:ext cx="1054857" cy="2550576"/>
                            <a:chOff x="2295254" y="3"/>
                            <a:chExt cx="1111553" cy="2687663"/>
                          </a:xfrm>
                        </wpg:grpSpPr>
                        <wps:wsp>
                          <wps:cNvPr id="1285497577" name="Rectangle: Rounded Corners 12854975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D1081B-1D21-494B-BE6E-43CF71769DBE}"/>
                              </a:ext>
                            </a:extLst>
                          </wps:cNvPr>
                          <wps:cNvSpPr/>
                          <wps:spPr>
                            <a:xfrm>
                              <a:off x="2295254" y="3"/>
                              <a:ext cx="1111553" cy="2687663"/>
                            </a:xfrm>
                            <a:prstGeom prst="roundRect">
                              <a:avLst>
                                <a:gd name="adj" fmla="val 50000"/>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9982208" name="Oval 1769982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14325E-5D90-4CD5-B6B9-1B1140FCC451}"/>
                              </a:ext>
                            </a:extLst>
                          </wps:cNvPr>
                          <wps:cNvSpPr/>
                          <wps:spPr>
                            <a:xfrm>
                              <a:off x="2388574" y="70399"/>
                              <a:ext cx="910528" cy="910528"/>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0166220" name="TextBox 2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6986FB-DC2D-4469-BBD0-B70AF84049C9}"/>
                              </a:ext>
                            </a:extLst>
                          </wps:cNvPr>
                          <wps:cNvSpPr txBox="1"/>
                          <wps:spPr>
                            <a:xfrm>
                              <a:off x="2334322" y="1028661"/>
                              <a:ext cx="1033136" cy="1437290"/>
                            </a:xfrm>
                            <a:prstGeom prst="rect">
                              <a:avLst/>
                            </a:prstGeom>
                            <a:noFill/>
                          </wps:spPr>
                          <wps:txbx>
                            <w:txbxContent>
                              <w:p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إشراك القادة في عملية التواصل</w:t>
                                </w:r>
                              </w:p>
                            </w:txbxContent>
                          </wps:txbx>
                          <wps:bodyPr wrap="square" rtlCol="0">
                            <a:spAutoFit/>
                          </wps:bodyPr>
                        </wps:wsp>
                      </wpg:grpSp>
                      <wpg:grpSp>
                        <wpg:cNvPr id="1661440035" name="Group 16614400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00C0A4-72BD-4FA7-98E4-C7348401BD32}"/>
                            </a:ext>
                          </a:extLst>
                        </wpg:cNvPr>
                        <wpg:cNvGrpSpPr/>
                        <wpg:grpSpPr>
                          <a:xfrm flipV="1">
                            <a:off x="3440379" y="2"/>
                            <a:ext cx="1066800" cy="2550576"/>
                            <a:chOff x="3440366" y="2"/>
                            <a:chExt cx="1124138" cy="2687663"/>
                          </a:xfrm>
                        </wpg:grpSpPr>
                        <wps:wsp>
                          <wps:cNvPr id="1048278769" name="Rectangle: Rounded Corners 10482787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7A79F1-2CB8-4902-9A24-782B138ED478}"/>
                              </a:ext>
                            </a:extLst>
                          </wps:cNvPr>
                          <wps:cNvSpPr/>
                          <wps:spPr>
                            <a:xfrm>
                              <a:off x="3447035" y="2"/>
                              <a:ext cx="1111553" cy="2687663"/>
                            </a:xfrm>
                            <a:prstGeom prst="roundRect">
                              <a:avLst>
                                <a:gd name="adj" fmla="val 50000"/>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0012754" name="Oval 15700127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E8C4C3-6F60-41EE-A70F-AF7010A69F74}"/>
                              </a:ext>
                            </a:extLst>
                          </wps:cNvPr>
                          <wps:cNvSpPr/>
                          <wps:spPr>
                            <a:xfrm>
                              <a:off x="3540355" y="70398"/>
                              <a:ext cx="910528" cy="910528"/>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6444722" name="TextBox 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0DD354-DDD1-4612-B7F6-E4F7EA3ED150}"/>
                              </a:ext>
                            </a:extLst>
                          </wps:cNvPr>
                          <wps:cNvSpPr txBox="1"/>
                          <wps:spPr>
                            <a:xfrm flipV="1">
                              <a:off x="3440366" y="1168176"/>
                              <a:ext cx="1124138" cy="1102057"/>
                            </a:xfrm>
                            <a:prstGeom prst="rect">
                              <a:avLst/>
                            </a:prstGeom>
                          </wps:spPr>
                          <wps:txbx>
                            <w:txbxContent>
                              <w:p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استخدام قنوات اتصال متنوعة</w:t>
                                </w:r>
                              </w:p>
                            </w:txbxContent>
                          </wps:txbx>
                          <wps:bodyPr wrap="square" rtlCol="0">
                            <a:spAutoFit/>
                          </wps:bodyPr>
                        </wps:wsp>
                      </wpg:grpSp>
                      <wpg:grpSp>
                        <wpg:cNvPr id="380217095" name="Group 3802170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12C81F-61D1-47DC-93B9-A9E9B6EE1ADB}"/>
                            </a:ext>
                          </a:extLst>
                        </wpg:cNvPr>
                        <wpg:cNvGrpSpPr/>
                        <wpg:grpSpPr>
                          <a:xfrm>
                            <a:off x="4582434" y="3"/>
                            <a:ext cx="1054858" cy="2550576"/>
                            <a:chOff x="4582434" y="3"/>
                            <a:chExt cx="1111553" cy="2687663"/>
                          </a:xfrm>
                        </wpg:grpSpPr>
                        <wps:wsp>
                          <wps:cNvPr id="524718807" name="Rectangle: Rounded Corners 5247188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0E9817-98FB-4FF8-8244-3D97C3968F8A}"/>
                              </a:ext>
                            </a:extLst>
                          </wps:cNvPr>
                          <wps:cNvSpPr/>
                          <wps:spPr>
                            <a:xfrm>
                              <a:off x="4582434" y="3"/>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9636011" name="Oval 10896360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17CFE1-33EA-4C83-AEC4-2F6009BDB28A}"/>
                              </a:ext>
                            </a:extLst>
                          </wps:cNvPr>
                          <wps:cNvSpPr/>
                          <wps:spPr>
                            <a:xfrm>
                              <a:off x="4675754" y="70399"/>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7274953" name="TextBox 1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DE092A-C9F5-4768-B545-F01C822A0842}"/>
                              </a:ext>
                            </a:extLst>
                          </wps:cNvPr>
                          <wps:cNvSpPr txBox="1"/>
                          <wps:spPr>
                            <a:xfrm>
                              <a:off x="4706238" y="1019254"/>
                              <a:ext cx="887934" cy="1437290"/>
                            </a:xfrm>
                            <a:prstGeom prst="rect">
                              <a:avLst/>
                            </a:prstGeom>
                          </wps:spPr>
                          <wps:txbx>
                            <w:txbxContent>
                              <w:p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تطوير رسالة واضحة وملهمة</w:t>
                                </w:r>
                              </w:p>
                            </w:txbxContent>
                          </wps:txbx>
                          <wps:bodyPr wrap="square" rtlCol="0">
                            <a:spAutoFit/>
                          </wps:bodyPr>
                        </wps:wsp>
                      </wpg:grpSp>
                      <pic:pic xmlns:pic="http://schemas.openxmlformats.org/drawingml/2006/picture">
                        <pic:nvPicPr>
                          <pic:cNvPr id="962916271" name="رسم 10" descr="مراجعه العميل-من اليمين لليسار">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CB82F9-1740-3E56-67D6-BCFD068EDC61}"/>
                              </a:ext>
                            </a:extLst>
                          </pic:cNvPr>
                          <pic:cNvPicPr>
                            <a:picLocks noChangeAspect="1"/>
                          </pic:cNvPicPr>
                        </pic:nvPicPr>
                        <pic:blipFill>
                          <a:blip r:embed="rId10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4"/>
                              </a:ext>
                            </a:extLst>
                          </a:blip>
                          <a:stretch>
                            <a:fillRect/>
                          </a:stretch>
                        </pic:blipFill>
                        <pic:spPr>
                          <a:xfrm>
                            <a:off x="1374666" y="1810154"/>
                            <a:ext cx="597202" cy="597202"/>
                          </a:xfrm>
                          <a:prstGeom prst="rect">
                            <a:avLst/>
                          </a:prstGeom>
                        </pic:spPr>
                      </pic:pic>
                      <pic:pic xmlns:pic="http://schemas.openxmlformats.org/drawingml/2006/picture">
                        <pic:nvPicPr>
                          <pic:cNvPr id="284086067" name="Graphic 81" descr="Confused person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16A6F3-F6CC-48E2-548E-6BEB75202924}"/>
                              </a:ext>
                            </a:extLst>
                          </pic:cNvPr>
                          <pic:cNvPicPr>
                            <a:picLocks noChangeAspect="1"/>
                          </pic:cNvPicPr>
                        </pic:nvPicPr>
                        <pic:blipFill>
                          <a:blip r:embed="rId10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07"/>
                              </a:ext>
                            </a:extLst>
                          </a:blip>
                          <a:stretch>
                            <a:fillRect/>
                          </a:stretch>
                        </pic:blipFill>
                        <pic:spPr>
                          <a:xfrm>
                            <a:off x="2510233" y="207973"/>
                            <a:ext cx="624897" cy="624897"/>
                          </a:xfrm>
                          <a:prstGeom prst="rect">
                            <a:avLst/>
                          </a:prstGeom>
                        </pic:spPr>
                      </pic:pic>
                      <pic:pic xmlns:pic="http://schemas.openxmlformats.org/drawingml/2006/picture">
                        <pic:nvPicPr>
                          <pic:cNvPr id="609482122" name="Graphic 2" descr="Book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DE65C5-1AD0-4010-8DDC-481A6E5FECF0}"/>
                              </a:ext>
                            </a:extLst>
                          </pic:cNvPr>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09"/>
                              </a:ext>
                            </a:extLst>
                          </a:blip>
                          <a:stretch>
                            <a:fillRect/>
                          </a:stretch>
                        </pic:blipFill>
                        <pic:spPr>
                          <a:xfrm>
                            <a:off x="4813098" y="213947"/>
                            <a:ext cx="560658" cy="560658"/>
                          </a:xfrm>
                          <a:prstGeom prst="rect">
                            <a:avLst/>
                          </a:prstGeom>
                        </pic:spPr>
                      </pic:pic>
                      <pic:pic xmlns:pic="http://schemas.openxmlformats.org/drawingml/2006/picture">
                        <pic:nvPicPr>
                          <pic:cNvPr id="1962248855" name="رسم 64" descr="قاعة مجلس الإدارة">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AF035E-CDD2-4636-A402-0A47FBAA1CEE}"/>
                              </a:ext>
                            </a:extLst>
                          </pic:cNvPr>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1"/>
                              </a:ext>
                            </a:extLst>
                          </a:blip>
                          <a:stretch>
                            <a:fillRect/>
                          </a:stretch>
                        </pic:blipFill>
                        <pic:spPr>
                          <a:xfrm>
                            <a:off x="3686876" y="1726758"/>
                            <a:ext cx="623522" cy="623522"/>
                          </a:xfrm>
                          <a:prstGeom prst="snip1Rect">
                            <a:avLst/>
                          </a:prstGeom>
                        </pic:spPr>
                      </pic:pic>
                      <pic:pic xmlns:pic="http://schemas.openxmlformats.org/drawingml/2006/picture">
                        <pic:nvPicPr>
                          <pic:cNvPr id="957253762" name="Graphic 16" descr="Document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E1EA9B-2487-4051-BCA6-533B15B9A17A}"/>
                              </a:ext>
                            </a:extLst>
                          </pic:cNvPr>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3"/>
                              </a:ext>
                            </a:extLst>
                          </a:blip>
                          <a:stretch>
                            <a:fillRect/>
                          </a:stretch>
                        </pic:blipFill>
                        <pic:spPr>
                          <a:xfrm>
                            <a:off x="226259" y="175233"/>
                            <a:ext cx="605452" cy="605452"/>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F5A9CAF" id="Group 45" o:spid="_x0000_s1355" style="width:443.9pt;height:200.85pt;mso-position-horizontal-relative:char;mso-position-vertical-relative:line" coordsize="56372,255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">
                <v:group id="Group 1690508209" o:spid="_x0000_s1356" style="position:absolute;width:10548;height:25505"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">
                  <v:roundrect id="Rectangle: Rounded Corners 1082062668" o:spid="_x0000_s1357"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" fillcolor="white [3212]" strokecolor="#7f7f7f [1612]" strokeweight="1pt">
                    <v:stroke joinstyle="miter"/>
                  </v:roundrect>
                  <v:oval id="Oval 287013376" o:spid="_x0000_s1358"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" fillcolor="#168489" strokecolor="#7f7f7f [1612]" strokeweight="1pt">
                    <v:stroke joinstyle="miter"/>
                  </v:oval>
                  <v:shape id="TextBox 209" o:spid="_x0000_s1359" type="#_x0000_t202" style="position:absolute;left:1130;top:9893;width:9120;height:14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" filled="f" stroked="f">
                    <v:textbox style="mso-fit-shape-to-text:t">
                      <w:txbxContent>
                        <w:p w14:paraId="2097AF11" w14:textId="77777777"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تخصيص الرسائل حسب الجمهور</w:t>
                          </w:r>
                        </w:p>
                      </w:txbxContent>
                    </v:textbox>
                  </v:shape>
                </v:group>
                <v:group id="Group 307237547" o:spid="_x0000_s1360" style="position:absolute;left:10702;width:12402;height:25505;flip:y" coordorigin="10702" coordsize="13068,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">
                  <v:roundrect id="Rectangle: Rounded Corners 188081410" o:spid="_x0000_s1361" style="position:absolute;left:11558;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" fillcolor="white [3212]" strokecolor="#a0c9ca" strokeweight="1pt">
                    <v:stroke joinstyle="miter"/>
                  </v:roundrect>
                  <v:oval id="Oval 1150060520" o:spid="_x0000_s1362" style="position:absolute;left:12491;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" fillcolor="#a0c9ca" strokecolor="#a0c9ca" strokeweight="1pt">
                    <v:stroke joinstyle="miter"/>
                  </v:oval>
                  <v:shape id="TextBox 206" o:spid="_x0000_s1363" type="#_x0000_t202" style="position:absolute;left:10702;top:10925;width:13068;height:1437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" filled="f" stroked="f">
                    <v:textbox style="mso-fit-shape-to-text:t">
                      <w:txbxContent>
                        <w:p w14:paraId="5A32215C" w14:textId="77777777"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الاستماع بفعالية إلى المخاوف والتغذية الراجعة</w:t>
                          </w:r>
                        </w:p>
                      </w:txbxContent>
                    </v:textbox>
                  </v:shape>
                </v:group>
                <v:group id="Group 1762772031" o:spid="_x0000_s1364" style="position:absolute;left:22952;width:10549;height:25505" coordorigin="22952"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">
                  <v:roundrect id="Rectangle: Rounded Corners 1285497577" o:spid="_x0000_s1365" style="position:absolute;left:22952;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" fillcolor="white [3212]" strokecolor="#ffd366" strokeweight="1pt">
                    <v:stroke joinstyle="miter"/>
                  </v:roundrect>
                  <v:oval id="Oval 1769982208" o:spid="_x0000_s1366" style="position:absolute;left:23885;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" fillcolor="#ffd366" strokecolor="#ffd366" strokeweight="1pt">
                    <v:stroke joinstyle="miter"/>
                  </v:oval>
                  <v:shape id="TextBox 203" o:spid="_x0000_s1367" type="#_x0000_t202" style="position:absolute;left:23343;top:10286;width:10331;height:14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" filled="f" stroked="f">
                    <v:textbox style="mso-fit-shape-to-text:t">
                      <w:txbxContent>
                        <w:p w14:paraId="5E1E9470" w14:textId="77777777"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إشراك القادة في عملية التواصل</w:t>
                          </w:r>
                        </w:p>
                      </w:txbxContent>
                    </v:textbox>
                  </v:shape>
                </v:group>
                <v:group id="Group 1661440035" o:spid="_x0000_s1368" style="position:absolute;left:34403;width:10668;height:25505;flip:y" coordorigin="34403" coordsize="1124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">
                  <v:roundrect id="Rectangle: Rounded Corners 1048278769" o:spid="_x0000_s1369" style="position:absolute;left:34470;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" fillcolor="white [3212]" strokecolor="#bfbfbf" strokeweight="1pt">
                    <v:stroke joinstyle="miter"/>
                  </v:roundrect>
                  <v:oval id="Oval 1570012754" o:spid="_x0000_s1370" style="position:absolute;left:3540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" fillcolor="#bfbfbf" strokecolor="#bfbfbf" strokeweight="1pt">
                    <v:stroke joinstyle="miter"/>
                  </v:oval>
                  <v:shape id="TextBox 200" o:spid="_x0000_s1371" type="#_x0000_t202" style="position:absolute;left:34403;top:11681;width:11242;height:1102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" filled="f" stroked="f">
                    <v:textbox style="mso-fit-shape-to-text:t">
                      <w:txbxContent>
                        <w:p w14:paraId="40E392F5" w14:textId="77777777"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استخدام قنوات اتصال متنوعة</w:t>
                          </w:r>
                        </w:p>
                      </w:txbxContent>
                    </v:textbox>
                  </v:shape>
                </v:group>
                <v:group id="Group 380217095" o:spid="_x0000_s1372" style="position:absolute;left:45824;width:10548;height:25505" coordorigin="45824"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">
                  <v:roundrect id="Rectangle: Rounded Corners 524718807" o:spid="_x0000_s1373" style="position:absolute;left:45824;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" fillcolor="white [3212]" strokecolor="#7f7f7f [1612]" strokeweight="1pt">
                    <v:stroke joinstyle="miter"/>
                  </v:roundrect>
                  <v:oval id="Oval 1089636011" o:spid="_x0000_s1374" style="position:absolute;left:46757;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" fillcolor="#168489" strokecolor="#7f7f7f [1612]" strokeweight="1pt">
                    <v:stroke joinstyle="miter"/>
                  </v:oval>
                  <v:shape id="TextBox 197" o:spid="_x0000_s1375" type="#_x0000_t202" style="position:absolute;left:47062;top:10192;width:8879;height:14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" filled="f" stroked="f">
                    <v:textbox style="mso-fit-shape-to-text:t">
                      <w:txbxContent>
                        <w:p w14:paraId="38658067" w14:textId="77777777" w:rsidR="00472051" w:rsidRDefault="00472051"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تطوير رسالة واضحة وملهمة</w:t>
                          </w:r>
                        </w:p>
                      </w:txbxContent>
                    </v:textbox>
                  </v:shape>
                </v:group>
                <v:shape id="رسم 10" o:spid="_x0000_s1376" type="#_x0000_t75" alt="مراجعه العميل-من اليمين لليسار" style="position:absolute;left:13746;top:18101;width:5972;height:5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">
                  <v:imagedata r:id="rId77" o:title="مراجعه العميل-من اليمين لليسار"/>
                </v:shape>
                <v:shape id="Graphic 81" o:spid="_x0000_s1377" type="#_x0000_t75" alt="Confused person with solid fill" style="position:absolute;left:25102;top:2079;width:6249;height:6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">
                  <v:imagedata r:id="rId114" o:title="Confused person with solid fill"/>
                </v:shape>
                <v:shape id="Graphic 2" o:spid="_x0000_s1378" type="#_x0000_t75" alt="Books with solid fill" style="position:absolute;left:48130;top:2139;width:5607;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">
                  <v:imagedata r:id="rId115" o:title="Books with solid fill"/>
                </v:shape>
                <v:shape id="رسم 64" o:spid="_x0000_s1379" type="#_x0000_t75" alt="قاعة مجلس الإدارة" style="position:absolute;left:36868;top:17267;width:6235;height:6235;visibility:visible;mso-wrap-style:square" coordsize="623522,623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" path="m,l519600,,623522,103922r,519600l,623522,,xe">
                  <v:imagedata r:id="rId116" o:title="قاعة مجلس الإدارة"/>
                  <v:formulas/>
                  <v:path o:extrusionok="t" o:connecttype="custom" o:connectlocs="0,0;519600,0;623522,103922;623522,623522;0,623522;0,0" o:connectangles="0,0,0,0,0,0"/>
                </v:shape>
                <v:shape id="Graphic 16" o:spid="_x0000_s1380" type="#_x0000_t75" alt="Document with solid fill" style="position:absolute;left:2262;top:1752;width:6055;height:6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">
                  <v:imagedata r:id="rId117" o:title="Document with solid fill"/>
                </v:shape>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12421444" wp14:editId="0C103C57">
                <wp:extent cx="5731510" cy="892088"/>
                <wp:effectExtent l="0" t="0" r="2540" b="22860"/>
                <wp:docPr id="13665459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28535977" name="مجموعة 47"/>
                        <wpg:cNvGrpSpPr/>
                        <wpg:grpSpPr>
                          <a:xfrm>
                            <a:off x="0" y="0"/>
                            <a:ext cx="5731510" cy="895351"/>
                            <a:chOff x="0" y="0"/>
                            <a:chExt cx="5878196" cy="918845"/>
                          </a:xfrm>
                        </wpg:grpSpPr>
                        <wpg:grpSp>
                          <wpg:cNvPr id="86637885" name="مجموعة 48"/>
                          <wpg:cNvGrpSpPr/>
                          <wpg:grpSpPr>
                            <a:xfrm>
                              <a:off x="0" y="0"/>
                              <a:ext cx="5878196" cy="918845"/>
                              <a:chOff x="0" y="0"/>
                              <a:chExt cx="6240348" cy="919070"/>
                            </a:xfrm>
                          </wpg:grpSpPr>
                          <wpg:grpSp>
                            <wpg:cNvPr id="1201287984" name="مجموعة 49"/>
                            <wpg:cNvGrpSpPr/>
                            <wpg:grpSpPr>
                              <a:xfrm>
                                <a:off x="0" y="169208"/>
                                <a:ext cx="5433072" cy="580613"/>
                                <a:chOff x="0" y="169208"/>
                                <a:chExt cx="5433072" cy="580613"/>
                              </a:xfrm>
                            </wpg:grpSpPr>
                            <wps:wsp>
                              <wps:cNvPr id="1740649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95009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2228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4728260" name="مربع نص 41"/>
                          <wps:cNvSpPr txBox="1"/>
                          <wps:spPr>
                            <a:xfrm>
                              <a:off x="204466" y="257055"/>
                              <a:ext cx="4615801" cy="387740"/>
                            </a:xfrm>
                            <a:prstGeom prst="rect">
                              <a:avLst/>
                            </a:prstGeom>
                            <a:noFill/>
                          </wps:spPr>
                          <wps:txbx>
                            <w:txbxContent>
                              <w:p w:rsidR="00A019AD" w:rsidRDefault="00472051" w:rsidP="00472051">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تطوير رسالة واضحة وملهمة</w:t>
                                </w:r>
                              </w:p>
                            </w:txbxContent>
                          </wps:txbx>
                          <wps:bodyPr wrap="square" rtlCol="1">
                            <a:spAutoFit/>
                          </wps:bodyPr>
                        </wps:wsp>
                      </wpg:grpSp>
                      <pic:pic xmlns:pic="http://schemas.openxmlformats.org/drawingml/2006/picture">
                        <pic:nvPicPr>
                          <pic:cNvPr id="51189176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421444" id="_x0000_s1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fWT8nQcAAPg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RfWT8nQcAAPg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" filled="f" strokecolor="#168489" strokeweight="1pt">
                      <v:stroke joinstyle="miter"/>
                    </v:oval>
                  </v:group>
                  <v:shape id="مربع نص 41" o:spid="_x0000_s138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" filled="f" stroked="f">
                    <v:textbox style="mso-fit-shape-to-text:t">
                      <w:txbxContent>
                        <w:p w14:paraId="5F1CB25F" w14:textId="77777777" w:rsidR="00A019AD" w:rsidRDefault="00472051" w:rsidP="00472051">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تطوير رسالة واضحة وملهمة</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">
                  <v:imagedata r:id="rId85" o:title=""/>
                </v:shap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تحديد الرسالة الأساسية:</w:t>
      </w:r>
      <w:r w:rsidRPr="00472051">
        <w:rPr>
          <w:rFonts w:ascii="Sakkal Majalla" w:hAnsi="Sakkal Majalla" w:cs="Sakkal Majalla"/>
          <w:sz w:val="34"/>
          <w:szCs w:val="34"/>
          <w:rtl/>
        </w:rPr>
        <w:t xml:space="preserve"> وضّح الرؤية والسبب وراء التغيير بشكل موجز وسهل الفهم.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استخدام لغة إيجابية:</w:t>
      </w:r>
      <w:r w:rsidRPr="00472051">
        <w:rPr>
          <w:rFonts w:ascii="Sakkal Majalla" w:hAnsi="Sakkal Majalla" w:cs="Sakkal Majalla"/>
          <w:sz w:val="34"/>
          <w:szCs w:val="34"/>
          <w:rtl/>
        </w:rPr>
        <w:t xml:space="preserve"> ركّز على الفوائد والفرص التي سيجلبها التغيير بدلاً من التركيز على التحديات.</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تخصيص المحتوى:</w:t>
      </w:r>
      <w:r w:rsidRPr="00472051">
        <w:rPr>
          <w:rFonts w:ascii="Sakkal Majalla" w:hAnsi="Sakkal Majalla" w:cs="Sakkal Majalla"/>
          <w:sz w:val="34"/>
          <w:szCs w:val="34"/>
          <w:rtl/>
        </w:rPr>
        <w:t xml:space="preserve"> قم بتكييف الرسائل لتتناسب مع احتياجات واهتمامات الموظفين في كل مستوى وظيفي.</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5E77B98" wp14:editId="7C7D5393">
                <wp:extent cx="5731510" cy="892088"/>
                <wp:effectExtent l="0" t="0" r="2540" b="22860"/>
                <wp:docPr id="21158780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77841510" name="مجموعة 47"/>
                        <wpg:cNvGrpSpPr/>
                        <wpg:grpSpPr>
                          <a:xfrm>
                            <a:off x="0" y="0"/>
                            <a:ext cx="5731510" cy="895351"/>
                            <a:chOff x="0" y="0"/>
                            <a:chExt cx="5878196" cy="918845"/>
                          </a:xfrm>
                        </wpg:grpSpPr>
                        <wpg:grpSp>
                          <wpg:cNvPr id="149492814" name="مجموعة 48"/>
                          <wpg:cNvGrpSpPr/>
                          <wpg:grpSpPr>
                            <a:xfrm>
                              <a:off x="0" y="0"/>
                              <a:ext cx="5878196" cy="918845"/>
                              <a:chOff x="0" y="0"/>
                              <a:chExt cx="6240348" cy="919070"/>
                            </a:xfrm>
                          </wpg:grpSpPr>
                          <wpg:grpSp>
                            <wpg:cNvPr id="1094135984" name="مجموعة 49"/>
                            <wpg:cNvGrpSpPr/>
                            <wpg:grpSpPr>
                              <a:xfrm>
                                <a:off x="0" y="169208"/>
                                <a:ext cx="5433072" cy="580613"/>
                                <a:chOff x="0" y="169208"/>
                                <a:chExt cx="5433072" cy="580613"/>
                              </a:xfrm>
                            </wpg:grpSpPr>
                            <wps:wsp>
                              <wps:cNvPr id="9017272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828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7932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5338810" name="مربع نص 41"/>
                          <wps:cNvSpPr txBox="1"/>
                          <wps:spPr>
                            <a:xfrm>
                              <a:off x="204466" y="257055"/>
                              <a:ext cx="4615801" cy="387740"/>
                            </a:xfrm>
                            <a:prstGeom prst="rect">
                              <a:avLst/>
                            </a:prstGeom>
                            <a:noFill/>
                          </wps:spPr>
                          <wps:txbx>
                            <w:txbxContent>
                              <w:p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استخدام قنوات اتصال متنوعة</w:t>
                                </w:r>
                              </w:p>
                            </w:txbxContent>
                          </wps:txbx>
                          <wps:bodyPr wrap="square" rtlCol="1">
                            <a:spAutoFit/>
                          </wps:bodyPr>
                        </wps:wsp>
                      </wpg:grpSp>
                      <pic:pic xmlns:pic="http://schemas.openxmlformats.org/drawingml/2006/picture">
                        <pic:nvPicPr>
                          <pic:cNvPr id="30433115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E77B98" id="_x0000_s1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m015uWBwAA9h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">
                  <v:group id="مجموعة 48" o:spid="_x0000_s1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">
                    <v:group id="مجموعة 49" o:spid="_x0000_s1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">
                      <v:shape id="شكل حر 50" o:spid="_x0000_s1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" fillcolor="#a5a5a5 [2092]" stroked="f" strokeweight="1pt">
                        <v:stroke joinstyle="miter"/>
                      </v:roundrect>
                    </v:group>
                    <v:oval id="شكل بيضاوي 52" o:spid="_x0000_s1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" filled="f" strokecolor="#168489" strokeweight="1pt">
                      <v:stroke joinstyle="miter"/>
                    </v:oval>
                  </v:group>
                  <v:shape id="مربع نص 41" o:spid="_x0000_s139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" filled="f" stroked="f">
                    <v:textbox style="mso-fit-shape-to-text:t">
                      <w:txbxContent>
                        <w:p w14:paraId="24CDC6DE" w14:textId="77777777"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استخدام قنوات اتصال متنوعة</w:t>
                          </w:r>
                        </w:p>
                      </w:txbxContent>
                    </v:textbox>
                  </v:shape>
                </v:group>
                <v:shape id="صورة 54" o:spid="_x0000_s1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">
                  <v:imagedata r:id="rId85" o:title=""/>
                </v:shap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الاجتماعات المباشرة:</w:t>
      </w:r>
      <w:r w:rsidRPr="00472051">
        <w:rPr>
          <w:rFonts w:ascii="Sakkal Majalla" w:hAnsi="Sakkal Majalla" w:cs="Sakkal Majalla"/>
          <w:sz w:val="34"/>
          <w:szCs w:val="34"/>
          <w:rtl/>
        </w:rPr>
        <w:t xml:space="preserve"> توفّر فرصة للتفاعل المباشر مع الموظفين.</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البريد الإلكتروني والنشرات الداخلية:</w:t>
      </w:r>
      <w:r w:rsidRPr="00472051">
        <w:rPr>
          <w:rFonts w:ascii="Sakkal Majalla" w:hAnsi="Sakkal Majalla" w:cs="Sakkal Majalla"/>
          <w:sz w:val="34"/>
          <w:szCs w:val="34"/>
          <w:rtl/>
        </w:rPr>
        <w:t xml:space="preserve"> وسيلة لنقل المعلومات إلى مجموعات كبيرة.</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التقنيات الرقمية:</w:t>
      </w:r>
      <w:r w:rsidRPr="00472051">
        <w:rPr>
          <w:rFonts w:ascii="Sakkal Majalla" w:hAnsi="Sakkal Majalla" w:cs="Sakkal Majalla"/>
          <w:sz w:val="34"/>
          <w:szCs w:val="34"/>
          <w:rtl/>
        </w:rPr>
        <w:t xml:space="preserve"> مثل تطبيقات المراسلة أو منصات الاجتماعات الافتراضية.</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اللوحات الإعلانية والمواد المطبوعة:</w:t>
      </w:r>
      <w:r w:rsidRPr="00472051">
        <w:rPr>
          <w:rFonts w:ascii="Sakkal Majalla" w:hAnsi="Sakkal Majalla" w:cs="Sakkal Majalla"/>
          <w:sz w:val="34"/>
          <w:szCs w:val="34"/>
          <w:rtl/>
        </w:rPr>
        <w:t xml:space="preserve"> لنقل الرسائل بشكل مستمر في أماكن العمل.</w:t>
      </w:r>
    </w:p>
    <w:p w:rsidR="00A019AD" w:rsidRPr="00812BC8" w:rsidRDefault="00A019AD" w:rsidP="00A019AD">
      <w:r w:rsidRPr="002A078C">
        <w:rPr>
          <w:rFonts w:ascii="Sakkal Majalla" w:hAnsi="Sakkal Majalla"/>
          <w:noProof/>
          <w:sz w:val="34"/>
        </w:rPr>
        <w:lastRenderedPageBreak/>
        <mc:AlternateContent>
          <mc:Choice Requires="wpg">
            <w:drawing>
              <wp:inline distT="0" distB="0" distL="0" distR="0" wp14:anchorId="6EFC3B0A" wp14:editId="5D71EC96">
                <wp:extent cx="5731510" cy="892088"/>
                <wp:effectExtent l="0" t="0" r="2540" b="22860"/>
                <wp:docPr id="7040909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0234817" name="مجموعة 47"/>
                        <wpg:cNvGrpSpPr/>
                        <wpg:grpSpPr>
                          <a:xfrm>
                            <a:off x="0" y="0"/>
                            <a:ext cx="5731510" cy="895351"/>
                            <a:chOff x="0" y="0"/>
                            <a:chExt cx="5878196" cy="918845"/>
                          </a:xfrm>
                        </wpg:grpSpPr>
                        <wpg:grpSp>
                          <wpg:cNvPr id="1604455692" name="مجموعة 48"/>
                          <wpg:cNvGrpSpPr/>
                          <wpg:grpSpPr>
                            <a:xfrm>
                              <a:off x="0" y="0"/>
                              <a:ext cx="5878196" cy="918845"/>
                              <a:chOff x="0" y="0"/>
                              <a:chExt cx="6240348" cy="919070"/>
                            </a:xfrm>
                          </wpg:grpSpPr>
                          <wpg:grpSp>
                            <wpg:cNvPr id="1346677498" name="مجموعة 49"/>
                            <wpg:cNvGrpSpPr/>
                            <wpg:grpSpPr>
                              <a:xfrm>
                                <a:off x="0" y="169208"/>
                                <a:ext cx="5433072" cy="580613"/>
                                <a:chOff x="0" y="169208"/>
                                <a:chExt cx="5433072" cy="580613"/>
                              </a:xfrm>
                            </wpg:grpSpPr>
                            <wps:wsp>
                              <wps:cNvPr id="15961603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34600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5692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1377138" name="مربع نص 41"/>
                          <wps:cNvSpPr txBox="1"/>
                          <wps:spPr>
                            <a:xfrm>
                              <a:off x="204466" y="257055"/>
                              <a:ext cx="4615801" cy="387740"/>
                            </a:xfrm>
                            <a:prstGeom prst="rect">
                              <a:avLst/>
                            </a:prstGeom>
                            <a:noFill/>
                          </wps:spPr>
                          <wps:txbx>
                            <w:txbxContent>
                              <w:p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إشراك القادة في عملية التواصل</w:t>
                                </w:r>
                              </w:p>
                            </w:txbxContent>
                          </wps:txbx>
                          <wps:bodyPr wrap="square" rtlCol="1">
                            <a:spAutoFit/>
                          </wps:bodyPr>
                        </wps:wsp>
                      </wpg:grpSp>
                      <pic:pic xmlns:pic="http://schemas.openxmlformats.org/drawingml/2006/picture">
                        <pic:nvPicPr>
                          <pic:cNvPr id="796296271"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FC3B0A" id="_x0000_s13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">
                <v:group id="مجموعة 47" o:spid="_x0000_s1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">
                  <v:group id="مجموعة 48" o:spid="_x0000_s1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">
                    <v:group id="مجموعة 49" o:spid="_x0000_s1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">
                      <v:shape id="شكل حر 50" o:spid="_x0000_s1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" fillcolor="#a5a5a5 [2092]" stroked="f" strokeweight="1pt">
                        <v:stroke joinstyle="miter"/>
                      </v:roundrect>
                    </v:group>
                    <v:oval id="شكل بيضاوي 52" o:spid="_x0000_s1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" filled="f" strokecolor="#168489" strokeweight="1pt">
                      <v:stroke joinstyle="miter"/>
                    </v:oval>
                  </v:group>
                  <v:shape id="مربع نص 41" o:spid="_x0000_s140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" filled="f" stroked="f">
                    <v:textbox style="mso-fit-shape-to-text:t">
                      <w:txbxContent>
                        <w:p w14:paraId="5CAE791E" w14:textId="77777777"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إشراك القادة في عملية التواصل</w:t>
                          </w:r>
                        </w:p>
                      </w:txbxContent>
                    </v:textbox>
                  </v:shape>
                </v:group>
                <v:shape id="صورة 54" o:spid="_x0000_s1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">
                  <v:imagedata r:id="rId85" o:title=""/>
                </v:shap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القادة كنماذج:</w:t>
      </w:r>
      <w:r w:rsidRPr="00472051">
        <w:rPr>
          <w:rFonts w:ascii="Sakkal Majalla" w:hAnsi="Sakkal Majalla" w:cs="Sakkal Majalla"/>
          <w:sz w:val="34"/>
          <w:szCs w:val="34"/>
          <w:rtl/>
        </w:rPr>
        <w:t xml:space="preserve"> يجب أن يكون القادة أول من يتبنى التغيير ويظهرون التزامهم.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إشراك المديرين المباشرين:</w:t>
      </w:r>
      <w:r w:rsidRPr="00472051">
        <w:rPr>
          <w:rFonts w:ascii="Sakkal Majalla" w:hAnsi="Sakkal Majalla" w:cs="Sakkal Majalla"/>
          <w:sz w:val="34"/>
          <w:szCs w:val="34"/>
          <w:rtl/>
        </w:rPr>
        <w:t xml:space="preserve"> حيث أن الموظفين غالبا</w:t>
      </w:r>
      <w:r w:rsidRPr="00472051">
        <w:rPr>
          <w:rFonts w:ascii="Sakkal Majalla" w:hAnsi="Sakkal Majalla" w:cs="Sakkal Majalla" w:hint="cs"/>
          <w:sz w:val="34"/>
          <w:szCs w:val="34"/>
          <w:rtl/>
        </w:rPr>
        <w:t>ً</w:t>
      </w:r>
      <w:r w:rsidRPr="00472051">
        <w:rPr>
          <w:rFonts w:ascii="Sakkal Majalla" w:hAnsi="Sakkal Majalla" w:cs="Sakkal Majalla"/>
          <w:sz w:val="34"/>
          <w:szCs w:val="34"/>
          <w:rtl/>
        </w:rPr>
        <w:t xml:space="preserve"> ما يثقون أكثر في قادتهم المباشرين عند تلقي الرسائل.</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تدريب القادة على التواصل:</w:t>
      </w:r>
      <w:r w:rsidRPr="00472051">
        <w:rPr>
          <w:rFonts w:ascii="Sakkal Majalla" w:hAnsi="Sakkal Majalla" w:cs="Sakkal Majalla"/>
          <w:sz w:val="34"/>
          <w:szCs w:val="34"/>
          <w:rtl/>
        </w:rPr>
        <w:t xml:space="preserve"> تأكد من أن القادة يعرفون كيفية توصيل الرسائل بوضوح وفعالية.</w:t>
      </w:r>
    </w:p>
    <w:p w:rsidR="00A019AD" w:rsidRPr="00472051" w:rsidRDefault="00A019AD" w:rsidP="00472051">
      <w:pPr>
        <w:rPr>
          <w:rFonts w:ascii="Sakkal Majalla" w:hAnsi="Sakkal Majalla"/>
          <w:sz w:val="34"/>
        </w:rPr>
      </w:pPr>
      <w:r w:rsidRPr="00472051">
        <w:rPr>
          <w:noProof/>
        </w:rPr>
        <mc:AlternateContent>
          <mc:Choice Requires="wpg">
            <w:drawing>
              <wp:inline distT="0" distB="0" distL="0" distR="0" wp14:anchorId="768E1D5E" wp14:editId="4509880C">
                <wp:extent cx="5731510" cy="892088"/>
                <wp:effectExtent l="0" t="0" r="2540" b="22860"/>
                <wp:docPr id="1869665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04938477" name="مجموعة 47"/>
                        <wpg:cNvGrpSpPr/>
                        <wpg:grpSpPr>
                          <a:xfrm>
                            <a:off x="0" y="0"/>
                            <a:ext cx="5731510" cy="895351"/>
                            <a:chOff x="0" y="0"/>
                            <a:chExt cx="5878196" cy="918845"/>
                          </a:xfrm>
                        </wpg:grpSpPr>
                        <wpg:grpSp>
                          <wpg:cNvPr id="855779810" name="مجموعة 48"/>
                          <wpg:cNvGrpSpPr/>
                          <wpg:grpSpPr>
                            <a:xfrm>
                              <a:off x="0" y="0"/>
                              <a:ext cx="5878196" cy="918845"/>
                              <a:chOff x="0" y="0"/>
                              <a:chExt cx="6240348" cy="919070"/>
                            </a:xfrm>
                          </wpg:grpSpPr>
                          <wpg:grpSp>
                            <wpg:cNvPr id="1195580460" name="مجموعة 49"/>
                            <wpg:cNvGrpSpPr/>
                            <wpg:grpSpPr>
                              <a:xfrm>
                                <a:off x="0" y="169208"/>
                                <a:ext cx="5433072" cy="580613"/>
                                <a:chOff x="0" y="169208"/>
                                <a:chExt cx="5433072" cy="580613"/>
                              </a:xfrm>
                            </wpg:grpSpPr>
                            <wps:wsp>
                              <wps:cNvPr id="12033514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0974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954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6869365" name="مربع نص 41"/>
                          <wps:cNvSpPr txBox="1"/>
                          <wps:spPr>
                            <a:xfrm>
                              <a:off x="204466" y="257055"/>
                              <a:ext cx="4615801" cy="387740"/>
                            </a:xfrm>
                            <a:prstGeom prst="rect">
                              <a:avLst/>
                            </a:prstGeom>
                            <a:noFill/>
                          </wps:spPr>
                          <wps:txbx>
                            <w:txbxContent>
                              <w:p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الاستماع بفعالية إلى المخاوف والتغذية الراجعة</w:t>
                                </w:r>
                              </w:p>
                            </w:txbxContent>
                          </wps:txbx>
                          <wps:bodyPr wrap="square" rtlCol="1">
                            <a:spAutoFit/>
                          </wps:bodyPr>
                        </wps:wsp>
                      </wpg:grpSp>
                      <pic:pic xmlns:pic="http://schemas.openxmlformats.org/drawingml/2006/picture">
                        <pic:nvPicPr>
                          <pic:cNvPr id="1576126200"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8E1D5E" id="_x0000_s1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zrOCi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">
                  <v:group id="مجموعة 48" o:spid="_x0000_s1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">
                    <v:group id="مجموعة 49" o:spid="_x0000_s1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">
                      <v:shape id="شكل حر 50" o:spid="_x0000_s1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" fillcolor="#a5a5a5 [2092]" stroked="f" strokeweight="1pt">
                        <v:stroke joinstyle="miter"/>
                      </v:roundrect>
                    </v:group>
                    <v:oval id="شكل بيضاوي 52" o:spid="_x0000_s1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" filled="f" strokecolor="#168489" strokeweight="1pt">
                      <v:stroke joinstyle="miter"/>
                    </v:oval>
                  </v:group>
                  <v:shape id="مربع نص 41" o:spid="_x0000_s141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" filled="f" stroked="f">
                    <v:textbox style="mso-fit-shape-to-text:t">
                      <w:txbxContent>
                        <w:p w14:paraId="609E48E6" w14:textId="77777777"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الاستماع بفعالية إلى المخاوف والتغذية الراجعة</w:t>
                          </w:r>
                        </w:p>
                      </w:txbxContent>
                    </v:textbox>
                  </v:shape>
                </v:group>
                <v:shape id="صورة 54" o:spid="_x0000_s14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">
                  <v:imagedata r:id="rId85" o:title=""/>
                </v:shap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فتح قنوات للحوار:</w:t>
      </w:r>
      <w:r w:rsidRPr="00472051">
        <w:rPr>
          <w:rFonts w:ascii="Sakkal Majalla" w:hAnsi="Sakkal Majalla" w:cs="Sakkal Majalla"/>
          <w:sz w:val="34"/>
          <w:szCs w:val="34"/>
          <w:rtl/>
        </w:rPr>
        <w:t xml:space="preserve"> شجّع الموظفين على طرح أسئلتهم ومخاوفهم.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الاعتراف بالمخاوف:</w:t>
      </w:r>
      <w:r w:rsidRPr="00472051">
        <w:rPr>
          <w:rFonts w:ascii="Sakkal Majalla" w:hAnsi="Sakkal Majalla" w:cs="Sakkal Majalla"/>
          <w:sz w:val="34"/>
          <w:szCs w:val="34"/>
          <w:rtl/>
        </w:rPr>
        <w:t xml:space="preserve"> لا تتجاهل قلق الموظفين؛ بدلاً من ذلك، تعامل معه بجدية.</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التحسين المستمر:</w:t>
      </w:r>
      <w:r w:rsidRPr="00472051">
        <w:rPr>
          <w:rFonts w:ascii="Sakkal Majalla" w:hAnsi="Sakkal Majalla" w:cs="Sakkal Majalla"/>
          <w:sz w:val="34"/>
          <w:szCs w:val="34"/>
          <w:rtl/>
        </w:rPr>
        <w:t xml:space="preserve"> استخدم التغذية الراجعة لتعديل استراتيجيات التغيير حسب الحاجة.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19B51997" wp14:editId="53A3788A">
                <wp:extent cx="5731510" cy="892088"/>
                <wp:effectExtent l="0" t="0" r="2540" b="22860"/>
                <wp:docPr id="16831010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51201827" name="مجموعة 47"/>
                        <wpg:cNvGrpSpPr/>
                        <wpg:grpSpPr>
                          <a:xfrm>
                            <a:off x="0" y="0"/>
                            <a:ext cx="5731510" cy="895351"/>
                            <a:chOff x="0" y="0"/>
                            <a:chExt cx="5878196" cy="918845"/>
                          </a:xfrm>
                        </wpg:grpSpPr>
                        <wpg:grpSp>
                          <wpg:cNvPr id="1342100580" name="مجموعة 48"/>
                          <wpg:cNvGrpSpPr/>
                          <wpg:grpSpPr>
                            <a:xfrm>
                              <a:off x="0" y="0"/>
                              <a:ext cx="5878196" cy="918845"/>
                              <a:chOff x="0" y="0"/>
                              <a:chExt cx="6240348" cy="919070"/>
                            </a:xfrm>
                          </wpg:grpSpPr>
                          <wpg:grpSp>
                            <wpg:cNvPr id="1898363927" name="مجموعة 49"/>
                            <wpg:cNvGrpSpPr/>
                            <wpg:grpSpPr>
                              <a:xfrm>
                                <a:off x="0" y="169208"/>
                                <a:ext cx="5433072" cy="580613"/>
                                <a:chOff x="0" y="169208"/>
                                <a:chExt cx="5433072" cy="580613"/>
                              </a:xfrm>
                            </wpg:grpSpPr>
                            <wps:wsp>
                              <wps:cNvPr id="1610632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5812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9844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516693" name="مربع نص 41"/>
                          <wps:cNvSpPr txBox="1"/>
                          <wps:spPr>
                            <a:xfrm>
                              <a:off x="204466" y="257055"/>
                              <a:ext cx="4615801" cy="387740"/>
                            </a:xfrm>
                            <a:prstGeom prst="rect">
                              <a:avLst/>
                            </a:prstGeom>
                            <a:noFill/>
                          </wps:spPr>
                          <wps:txbx>
                            <w:txbxContent>
                              <w:p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تخصيص الرسائل حسب الجمهور</w:t>
                                </w:r>
                              </w:p>
                            </w:txbxContent>
                          </wps:txbx>
                          <wps:bodyPr wrap="square" rtlCol="1">
                            <a:spAutoFit/>
                          </wps:bodyPr>
                        </wps:wsp>
                      </wpg:grpSp>
                      <pic:pic xmlns:pic="http://schemas.openxmlformats.org/drawingml/2006/picture">
                        <pic:nvPicPr>
                          <pic:cNvPr id="808775780"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B51997" id="_x0000_s14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YxFmQcAAPg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yBjEW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4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">
                  <v:group id="مجموعة 48" o:spid="_x0000_s14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">
                    <v:group id="مجموعة 49" o:spid="_x0000_s14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">
                      <v:shape id="شكل حر 50" o:spid="_x0000_s14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" fillcolor="#a5a5a5 [2092]" stroked="f" strokeweight="1pt">
                        <v:stroke joinstyle="miter"/>
                      </v:roundrect>
                    </v:group>
                    <v:oval id="شكل بيضاوي 52" o:spid="_x0000_s14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" filled="f" strokecolor="#168489" strokeweight="1pt">
                      <v:stroke joinstyle="miter"/>
                    </v:oval>
                  </v:group>
                  <v:shape id="مربع نص 41" o:spid="_x0000_s142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" filled="f" stroked="f">
                    <v:textbox style="mso-fit-shape-to-text:t">
                      <w:txbxContent>
                        <w:p w14:paraId="70D7E853" w14:textId="77777777"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تخصيص الرسائل حسب الجمهور</w:t>
                          </w:r>
                        </w:p>
                      </w:txbxContent>
                    </v:textbox>
                  </v:shape>
                </v:group>
                <v:shape id="صورة 54" o:spid="_x0000_s14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">
                  <v:imagedata r:id="rId85" o:title=""/>
                </v:shap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الفرق بين المستويات الوظيفية:</w:t>
      </w:r>
      <w:r w:rsidRPr="00472051">
        <w:rPr>
          <w:rFonts w:ascii="Sakkal Majalla" w:hAnsi="Sakkal Majalla" w:cs="Sakkal Majalla"/>
          <w:sz w:val="34"/>
          <w:szCs w:val="34"/>
          <w:rtl/>
        </w:rPr>
        <w:t xml:space="preserve"> قم بتخصيص الرسائل وفقا</w:t>
      </w:r>
      <w:r w:rsidRPr="00472051">
        <w:rPr>
          <w:rFonts w:ascii="Sakkal Majalla" w:hAnsi="Sakkal Majalla" w:cs="Sakkal Majalla" w:hint="cs"/>
          <w:sz w:val="34"/>
          <w:szCs w:val="34"/>
          <w:rtl/>
        </w:rPr>
        <w:t>ً</w:t>
      </w:r>
      <w:r w:rsidRPr="00472051">
        <w:rPr>
          <w:rFonts w:ascii="Sakkal Majalla" w:hAnsi="Sakkal Majalla" w:cs="Sakkal Majalla"/>
          <w:sz w:val="34"/>
          <w:szCs w:val="34"/>
          <w:rtl/>
        </w:rPr>
        <w:t xml:space="preserve"> لاهتمامات ومستويات الفهم المختلفة بين الموظفين والمديرين.</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 xml:space="preserve">التركيز على الأدوار: </w:t>
      </w:r>
      <w:r w:rsidRPr="00472051">
        <w:rPr>
          <w:rFonts w:ascii="Sakkal Majalla" w:hAnsi="Sakkal Majalla" w:cs="Sakkal Majalla"/>
          <w:sz w:val="34"/>
          <w:szCs w:val="34"/>
          <w:rtl/>
        </w:rPr>
        <w:t>وضّح كيف سيؤثر التغيير على كل دور داخل المؤسسة.</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72051" w:rsidRPr="00611798" w:rsidTr="00446CE9">
        <w:tc>
          <w:tcPr>
            <w:tcW w:w="1963" w:type="dxa"/>
            <w:tcBorders>
              <w:right w:val="single" w:sz="36" w:space="0" w:color="168489"/>
            </w:tcBorders>
            <w:shd w:val="clear" w:color="auto" w:fill="F2F2F2" w:themeFill="background1" w:themeFillShade="F2"/>
            <w:vAlign w:val="center"/>
          </w:tcPr>
          <w:p w:rsidR="00472051" w:rsidRPr="00611798" w:rsidRDefault="00472051" w:rsidP="00446CE9">
            <w:pPr>
              <w:pageBreakBefore/>
              <w:jc w:val="center"/>
              <w:rPr>
                <w:b/>
                <w:rtl/>
              </w:rPr>
            </w:pPr>
            <w:r w:rsidRPr="00611798">
              <w:rPr>
                <w:b/>
                <w:noProof/>
                <w:rtl/>
              </w:rPr>
              <w:lastRenderedPageBreak/>
              <w:drawing>
                <wp:inline distT="0" distB="0" distL="0" distR="0" wp14:anchorId="4154394C" wp14:editId="5726F96A">
                  <wp:extent cx="563984" cy="563914"/>
                  <wp:effectExtent l="0" t="0" r="7620" b="7620"/>
                  <wp:docPr id="1162679381" name="Picture 116267938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472051" w:rsidRPr="00611798" w:rsidRDefault="00472051" w:rsidP="00446CE9">
            <w:pPr>
              <w:jc w:val="center"/>
              <w:rPr>
                <w:rFonts w:ascii="Adobe Arabic" w:hAnsi="Adobe Arabic" w:cs="Adobe Arabic"/>
                <w:color w:val="168489"/>
                <w:sz w:val="40"/>
                <w:szCs w:val="44"/>
                <w:rtl/>
                <w:lang w:bidi="ar-SY"/>
              </w:rPr>
            </w:pPr>
            <w:r w:rsidRPr="00472051">
              <w:rPr>
                <w:rFonts w:ascii="Adobe Arabic" w:hAnsi="Adobe Arabic" w:cs="Adobe Arabic"/>
                <w:b/>
                <w:bCs/>
                <w:color w:val="168489"/>
                <w:sz w:val="40"/>
                <w:szCs w:val="44"/>
                <w:rtl/>
                <w:lang w:bidi="ar-SY"/>
              </w:rPr>
              <w:t>ما</w:t>
            </w:r>
            <w:r w:rsidR="00F221DB">
              <w:rPr>
                <w:rFonts w:ascii="Adobe Arabic" w:hAnsi="Adobe Arabic" w:cs="Adobe Arabic" w:hint="cs"/>
                <w:b/>
                <w:bCs/>
                <w:color w:val="168489"/>
                <w:sz w:val="40"/>
                <w:szCs w:val="44"/>
                <w:rtl/>
                <w:lang w:bidi="ar-JO"/>
              </w:rPr>
              <w:t xml:space="preserve"> </w:t>
            </w:r>
            <w:r w:rsidRPr="00472051">
              <w:rPr>
                <w:rFonts w:ascii="Adobe Arabic" w:hAnsi="Adobe Arabic" w:cs="Adobe Arabic"/>
                <w:b/>
                <w:bCs/>
                <w:color w:val="168489"/>
                <w:sz w:val="40"/>
                <w:szCs w:val="44"/>
                <w:rtl/>
                <w:lang w:bidi="ar-SY"/>
              </w:rPr>
              <w:t>هي أبرز التحديات التي تواجه التواصل أثناء قيادة التغيير؟</w:t>
            </w:r>
          </w:p>
        </w:tc>
      </w:tr>
      <w:tr w:rsidR="00472051" w:rsidRPr="00611798" w:rsidTr="00446CE9">
        <w:tc>
          <w:tcPr>
            <w:tcW w:w="1963" w:type="dxa"/>
            <w:tcBorders>
              <w:right w:val="single" w:sz="36" w:space="0" w:color="168489"/>
            </w:tcBorders>
            <w:shd w:val="clear" w:color="auto" w:fill="F2F2F2" w:themeFill="background1" w:themeFillShade="F2"/>
            <w:vAlign w:val="center"/>
          </w:tcPr>
          <w:p w:rsidR="00472051" w:rsidRPr="00611798" w:rsidRDefault="00472051" w:rsidP="00446CE9">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472051" w:rsidRPr="00611798" w:rsidRDefault="00472051" w:rsidP="00446CE9">
            <w:pPr>
              <w:rPr>
                <w:b/>
                <w:rtl/>
              </w:rPr>
            </w:pPr>
          </w:p>
        </w:tc>
      </w:tr>
      <w:tr w:rsidR="00472051" w:rsidRPr="00611798" w:rsidTr="00446CE9">
        <w:tc>
          <w:tcPr>
            <w:tcW w:w="9206" w:type="dxa"/>
            <w:gridSpan w:val="2"/>
          </w:tcPr>
          <w:p w:rsidR="00472051" w:rsidRPr="00611798" w:rsidRDefault="00472051" w:rsidP="00446CE9"/>
          <w:p w:rsidR="00472051" w:rsidRPr="00611798" w:rsidRDefault="00472051" w:rsidP="00446CE9">
            <w:pPr>
              <w:rPr>
                <w:color w:val="C00000"/>
              </w:rPr>
            </w:pPr>
            <w:r w:rsidRPr="00611798">
              <w:rPr>
                <w:rFonts w:hint="cs"/>
                <w:color w:val="C00000"/>
                <w:rtl/>
              </w:rPr>
              <w:t>الحل:</w:t>
            </w:r>
          </w:p>
          <w:p w:rsidR="00472051" w:rsidRPr="00472051" w:rsidRDefault="00472051" w:rsidP="00472051">
            <w:pPr>
              <w:pStyle w:val="ListParagraph"/>
              <w:numPr>
                <w:ilvl w:val="0"/>
                <w:numId w:val="15"/>
              </w:numPr>
              <w:spacing w:line="360" w:lineRule="auto"/>
              <w:jc w:val="both"/>
              <w:rPr>
                <w:rFonts w:ascii="Adobe Arabic" w:hAnsi="Adobe Arabic" w:cs="Adobe Arabic"/>
                <w:sz w:val="36"/>
                <w:szCs w:val="36"/>
              </w:rPr>
            </w:pPr>
            <w:r w:rsidRPr="00472051">
              <w:rPr>
                <w:rFonts w:ascii="Adobe Arabic" w:hAnsi="Adobe Arabic" w:cs="Adobe Arabic"/>
                <w:b/>
                <w:bCs/>
                <w:color w:val="168489"/>
                <w:sz w:val="36"/>
                <w:szCs w:val="36"/>
                <w:rtl/>
              </w:rPr>
              <w:t>سوء الفهم:</w:t>
            </w:r>
            <w:r w:rsidRPr="00472051">
              <w:rPr>
                <w:rFonts w:ascii="Adobe Arabic" w:hAnsi="Adobe Arabic" w:cs="Adobe Arabic"/>
                <w:sz w:val="36"/>
                <w:szCs w:val="36"/>
                <w:rtl/>
              </w:rPr>
              <w:t xml:space="preserve"> قد يتم تفسير الرسائل بشكل خاطئ إذا لم تكن واضحة.</w:t>
            </w:r>
          </w:p>
          <w:p w:rsidR="00472051" w:rsidRPr="00472051" w:rsidRDefault="00472051" w:rsidP="00472051">
            <w:pPr>
              <w:pStyle w:val="ListParagraph"/>
              <w:numPr>
                <w:ilvl w:val="0"/>
                <w:numId w:val="15"/>
              </w:numPr>
              <w:spacing w:line="360" w:lineRule="auto"/>
              <w:jc w:val="both"/>
              <w:rPr>
                <w:rFonts w:ascii="Adobe Arabic" w:hAnsi="Adobe Arabic" w:cs="Adobe Arabic"/>
                <w:sz w:val="36"/>
                <w:szCs w:val="36"/>
              </w:rPr>
            </w:pPr>
            <w:r w:rsidRPr="00472051">
              <w:rPr>
                <w:rFonts w:ascii="Adobe Arabic" w:hAnsi="Adobe Arabic" w:cs="Adobe Arabic"/>
                <w:b/>
                <w:bCs/>
                <w:color w:val="168489"/>
                <w:sz w:val="36"/>
                <w:szCs w:val="36"/>
                <w:rtl/>
              </w:rPr>
              <w:t>نقص التفاعل:</w:t>
            </w:r>
            <w:r w:rsidRPr="00472051">
              <w:rPr>
                <w:rFonts w:ascii="Adobe Arabic" w:hAnsi="Adobe Arabic" w:cs="Adobe Arabic"/>
                <w:sz w:val="36"/>
                <w:szCs w:val="36"/>
                <w:rtl/>
              </w:rPr>
              <w:t xml:space="preserve"> قد يشعر الموظفون بالانعزال إذا لم تكن هناك قنوات مفتوحة للحوار.</w:t>
            </w:r>
          </w:p>
          <w:p w:rsidR="00472051" w:rsidRPr="00472051" w:rsidRDefault="00472051" w:rsidP="00472051">
            <w:pPr>
              <w:pStyle w:val="ListParagraph"/>
              <w:numPr>
                <w:ilvl w:val="0"/>
                <w:numId w:val="15"/>
              </w:numPr>
              <w:spacing w:line="360" w:lineRule="auto"/>
              <w:jc w:val="both"/>
              <w:rPr>
                <w:rFonts w:ascii="Adobe Arabic" w:hAnsi="Adobe Arabic" w:cs="Adobe Arabic"/>
                <w:sz w:val="36"/>
                <w:szCs w:val="36"/>
              </w:rPr>
            </w:pPr>
            <w:r w:rsidRPr="00472051">
              <w:rPr>
                <w:rFonts w:ascii="Adobe Arabic" w:hAnsi="Adobe Arabic" w:cs="Adobe Arabic"/>
                <w:b/>
                <w:bCs/>
                <w:color w:val="168489"/>
                <w:sz w:val="36"/>
                <w:szCs w:val="36"/>
                <w:rtl/>
              </w:rPr>
              <w:t>المعلومات المتضاربة:</w:t>
            </w:r>
            <w:r w:rsidRPr="00472051">
              <w:rPr>
                <w:rFonts w:ascii="Adobe Arabic" w:hAnsi="Adobe Arabic" w:cs="Adobe Arabic"/>
                <w:sz w:val="36"/>
                <w:szCs w:val="36"/>
                <w:rtl/>
              </w:rPr>
              <w:t xml:space="preserve"> إذا لم يكن هناك تنسيق بين القادة، قد تصل رسائل متناقضة.</w:t>
            </w:r>
          </w:p>
          <w:p w:rsidR="00472051" w:rsidRPr="00472051" w:rsidRDefault="00472051" w:rsidP="00472051">
            <w:pPr>
              <w:pStyle w:val="ListParagraph"/>
              <w:numPr>
                <w:ilvl w:val="0"/>
                <w:numId w:val="15"/>
              </w:numPr>
              <w:spacing w:line="360" w:lineRule="auto"/>
              <w:jc w:val="both"/>
              <w:rPr>
                <w:rFonts w:ascii="Adobe Arabic" w:hAnsi="Adobe Arabic" w:cs="Adobe Arabic"/>
                <w:sz w:val="36"/>
                <w:szCs w:val="36"/>
              </w:rPr>
            </w:pPr>
            <w:r w:rsidRPr="00472051">
              <w:rPr>
                <w:rFonts w:ascii="Adobe Arabic" w:hAnsi="Adobe Arabic" w:cs="Adobe Arabic"/>
                <w:b/>
                <w:bCs/>
                <w:color w:val="168489"/>
                <w:sz w:val="36"/>
                <w:szCs w:val="36"/>
                <w:rtl/>
              </w:rPr>
              <w:t>المقاومة الصامتة:</w:t>
            </w:r>
            <w:r w:rsidRPr="00472051">
              <w:rPr>
                <w:rFonts w:ascii="Adobe Arabic" w:hAnsi="Adobe Arabic" w:cs="Adobe Arabic"/>
                <w:sz w:val="36"/>
                <w:szCs w:val="36"/>
                <w:rtl/>
              </w:rPr>
              <w:t xml:space="preserve"> أحيانا</w:t>
            </w:r>
            <w:r w:rsidRPr="00472051">
              <w:rPr>
                <w:rFonts w:ascii="Adobe Arabic" w:hAnsi="Adobe Arabic" w:cs="Adobe Arabic" w:hint="cs"/>
                <w:sz w:val="36"/>
                <w:szCs w:val="36"/>
                <w:rtl/>
              </w:rPr>
              <w:t>ً</w:t>
            </w:r>
            <w:r w:rsidRPr="00472051">
              <w:rPr>
                <w:rFonts w:ascii="Adobe Arabic" w:hAnsi="Adobe Arabic" w:cs="Adobe Arabic"/>
                <w:sz w:val="36"/>
                <w:szCs w:val="36"/>
                <w:rtl/>
              </w:rPr>
              <w:t>، قد لا يُعب</w:t>
            </w:r>
            <w:r w:rsidRPr="00472051">
              <w:rPr>
                <w:rFonts w:ascii="Adobe Arabic" w:hAnsi="Adobe Arabic" w:cs="Adobe Arabic" w:hint="cs"/>
                <w:sz w:val="36"/>
                <w:szCs w:val="36"/>
                <w:rtl/>
              </w:rPr>
              <w:t>ّ</w:t>
            </w:r>
            <w:r w:rsidRPr="00472051">
              <w:rPr>
                <w:rFonts w:ascii="Adobe Arabic" w:hAnsi="Adobe Arabic" w:cs="Adobe Arabic"/>
                <w:sz w:val="36"/>
                <w:szCs w:val="36"/>
                <w:rtl/>
              </w:rPr>
              <w:t>ر الموظفون عن مخاوفهم بشكل واضح، مما يؤدي إلى مقاومة كامنة.</w:t>
            </w:r>
          </w:p>
          <w:p w:rsidR="00472051" w:rsidRPr="00611798" w:rsidRDefault="00472051" w:rsidP="00446CE9">
            <w:pPr>
              <w:rPr>
                <w:b/>
                <w:bCs/>
              </w:rPr>
            </w:pPr>
          </w:p>
          <w:p w:rsidR="00472051" w:rsidRPr="00611798" w:rsidRDefault="00472051" w:rsidP="00446CE9">
            <w:pPr>
              <w:rPr>
                <w:b/>
                <w:bCs/>
                <w:lang w:val="en-GB"/>
              </w:rPr>
            </w:pPr>
          </w:p>
        </w:tc>
      </w:tr>
    </w:tbl>
    <w:p w:rsidR="00472051" w:rsidRPr="00611798" w:rsidRDefault="00472051" w:rsidP="00472051"/>
    <w:p w:rsidR="00472051" w:rsidRPr="00611798" w:rsidRDefault="00472051" w:rsidP="00472051"/>
    <w:p w:rsidR="00472051" w:rsidRPr="00611798" w:rsidRDefault="00472051" w:rsidP="00472051">
      <w:pPr>
        <w:jc w:val="center"/>
        <w:rPr>
          <w:rtl/>
        </w:rPr>
      </w:pPr>
      <w:r w:rsidRPr="00611798">
        <w:rPr>
          <w:noProof/>
        </w:rPr>
        <w:drawing>
          <wp:inline distT="0" distB="0" distL="0" distR="0" wp14:anchorId="0D3B4B6D" wp14:editId="36C94800">
            <wp:extent cx="1501775" cy="1397000"/>
            <wp:effectExtent l="0" t="0" r="0" b="0"/>
            <wp:docPr id="751320039"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472051" w:rsidRDefault="00472051" w:rsidP="00472051"/>
    <w:p w:rsidR="00ED4D4F" w:rsidRDefault="00A019AD" w:rsidP="00472051">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62DBF2B4" wp14:editId="623DD6B9">
                <wp:extent cx="5731510" cy="895350"/>
                <wp:effectExtent l="0" t="0" r="21590" b="19050"/>
                <wp:docPr id="9436717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4055414"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83992891" name="مجموعة 39"/>
                        <wpg:cNvGrpSpPr/>
                        <wpg:grpSpPr>
                          <a:xfrm>
                            <a:off x="0" y="0"/>
                            <a:ext cx="5731510" cy="895350"/>
                            <a:chOff x="0" y="0"/>
                            <a:chExt cx="5878196" cy="918845"/>
                          </a:xfrm>
                        </wpg:grpSpPr>
                        <wpg:grpSp>
                          <wpg:cNvPr id="539385016" name="مجموعة 40"/>
                          <wpg:cNvGrpSpPr/>
                          <wpg:grpSpPr>
                            <a:xfrm>
                              <a:off x="0" y="0"/>
                              <a:ext cx="5878196" cy="918845"/>
                              <a:chOff x="0" y="0"/>
                              <a:chExt cx="6240348" cy="919070"/>
                            </a:xfrm>
                          </wpg:grpSpPr>
                          <wpg:grpSp>
                            <wpg:cNvPr id="496786228" name="مجموعة 41"/>
                            <wpg:cNvGrpSpPr/>
                            <wpg:grpSpPr>
                              <a:xfrm>
                                <a:off x="0" y="169208"/>
                                <a:ext cx="5433072" cy="580613"/>
                                <a:chOff x="0" y="169208"/>
                                <a:chExt cx="5433072" cy="580613"/>
                              </a:xfrm>
                            </wpg:grpSpPr>
                            <wps:wsp>
                              <wps:cNvPr id="6552524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94080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40751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9087521" name="مربع نص 41"/>
                          <wps:cNvSpPr txBox="1"/>
                          <wps:spPr>
                            <a:xfrm>
                              <a:off x="204484" y="257055"/>
                              <a:ext cx="4616071" cy="387740"/>
                            </a:xfrm>
                            <a:prstGeom prst="rect">
                              <a:avLst/>
                            </a:prstGeom>
                            <a:noFill/>
                          </wps:spPr>
                          <wps:txbx>
                            <w:txbxContent>
                              <w:p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عقلية القادة في قيادة التغيير وإلهام الموظفين</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2DBF2B4" id="_x0000_s142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WQt5qwHAAC3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42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">
                  <v:imagedata r:id="rId59" o:title=""/>
                </v:shape>
                <v:group id="مجموعة 39" o:spid="_x0000_s1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">
                  <v:group id="مجموعة 40" o:spid="_x0000_s1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">
                    <v:group id="مجموعة 41" o:spid="_x0000_s1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">
                      <v:shape id="شكل حر 42" o:spid="_x0000_s1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" fillcolor="#168489" stroked="f" strokeweight="1pt">
                        <v:stroke joinstyle="miter"/>
                      </v:roundrect>
                    </v:group>
                    <v:oval id="شكل بيضاوي 44" o:spid="_x0000_s1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" filled="f" strokecolor="#a5a5a5 [2092]" strokeweight="1pt">
                      <v:stroke joinstyle="miter"/>
                    </v:oval>
                  </v:group>
                  <v:shape id="مربع نص 41" o:spid="_x0000_s143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" filled="f" stroked="f">
                    <v:textbox style="mso-fit-shape-to-text:t">
                      <w:txbxContent>
                        <w:p w14:paraId="52830445" w14:textId="77777777" w:rsidR="00A019AD" w:rsidRDefault="00472051"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عقلية القادة في قيادة التغيير وإلهام الموظفين</w:t>
                          </w:r>
                        </w:p>
                      </w:txbxContent>
                    </v:textbox>
                  </v:shape>
                </v:group>
                <w10:anchorlock/>
              </v:group>
            </w:pict>
          </mc:Fallback>
        </mc:AlternateContent>
      </w:r>
    </w:p>
    <w:p w:rsidR="00ED4D4F" w:rsidRPr="00812BC8" w:rsidRDefault="00ED4D4F" w:rsidP="00A019AD">
      <w:r w:rsidRPr="00812BC8">
        <w:rPr>
          <w:rtl/>
        </w:rPr>
        <w:t>قيادة التغيير هي واحدة من أهم وأصعب الأدوار التي يمكن أن يؤديها القادة. غالبا</w:t>
      </w:r>
      <w:r>
        <w:rPr>
          <w:rFonts w:hint="cs"/>
          <w:rtl/>
        </w:rPr>
        <w:t>ً</w:t>
      </w:r>
      <w:r w:rsidRPr="00812BC8">
        <w:rPr>
          <w:rtl/>
        </w:rPr>
        <w:t xml:space="preserve"> ما يواج</w:t>
      </w:r>
      <w:r>
        <w:rPr>
          <w:rFonts w:hint="cs"/>
          <w:rtl/>
        </w:rPr>
        <w:t>َ</w:t>
      </w:r>
      <w:r w:rsidRPr="00812BC8">
        <w:rPr>
          <w:rtl/>
        </w:rPr>
        <w:t>ه التغيير بالمقاومة والقلق، سواء</w:t>
      </w:r>
      <w:r>
        <w:rPr>
          <w:rFonts w:hint="cs"/>
          <w:rtl/>
        </w:rPr>
        <w:t>ً</w:t>
      </w:r>
      <w:r w:rsidRPr="00812BC8">
        <w:rPr>
          <w:rtl/>
        </w:rPr>
        <w:t xml:space="preserve"> على مستوى الموظفين أو حتى القادة أنفسهم. لذلك، يتطلب التغيير الناجح عقلية قيادية مرنة وإيجابية قادرة على التكي</w:t>
      </w:r>
      <w:r>
        <w:rPr>
          <w:rFonts w:hint="cs"/>
          <w:rtl/>
        </w:rPr>
        <w:t>ّ</w:t>
      </w:r>
      <w:r w:rsidRPr="00812BC8">
        <w:rPr>
          <w:rtl/>
        </w:rPr>
        <w:t>ف مع التحديات، إلى جانب القدرة على إلهام الموظفين وتحفيزهم للتوج</w:t>
      </w:r>
      <w:r>
        <w:rPr>
          <w:rFonts w:hint="cs"/>
          <w:rtl/>
        </w:rPr>
        <w:t>ّ</w:t>
      </w:r>
      <w:r w:rsidRPr="00812BC8">
        <w:rPr>
          <w:rtl/>
        </w:rPr>
        <w:t>ه نحو رؤية جديدة. القادة ليسوا فقط منفذين للتغيير، بل هم أيضا</w:t>
      </w:r>
      <w:r>
        <w:rPr>
          <w:rFonts w:hint="cs"/>
          <w:rtl/>
        </w:rPr>
        <w:t>ً</w:t>
      </w:r>
      <w:r w:rsidRPr="00812BC8">
        <w:rPr>
          <w:rtl/>
        </w:rPr>
        <w:t xml:space="preserve"> مصدر الإلهام والدعم للفرق التي يعملون معها.</w:t>
      </w:r>
    </w:p>
    <w:p w:rsidR="00ED4D4F" w:rsidRDefault="00ED4D4F" w:rsidP="00A019AD">
      <w:pPr>
        <w:rPr>
          <w:b/>
          <w:bCs/>
          <w:color w:val="168489"/>
        </w:rPr>
      </w:pPr>
      <w:bookmarkStart w:id="3" w:name="_Hlk183452172"/>
      <w:r w:rsidRPr="00472051">
        <w:rPr>
          <w:b/>
          <w:bCs/>
          <w:color w:val="168489"/>
          <w:rtl/>
        </w:rPr>
        <w:t xml:space="preserve"> </w:t>
      </w:r>
      <w:hyperlink r:id="rId118" w:history="1">
        <w:r w:rsidRPr="00F221DB">
          <w:rPr>
            <w:rStyle w:val="Hyperlink"/>
            <w:b/>
            <w:bCs/>
            <w:rtl/>
          </w:rPr>
          <w:t>سمات عقلية القادة الناجحين في قيادة التغيير</w:t>
        </w:r>
      </w:hyperlink>
    </w:p>
    <w:p w:rsidR="00472051" w:rsidRPr="00472051" w:rsidRDefault="00472051" w:rsidP="00472051">
      <w:pPr>
        <w:rPr>
          <w:b/>
          <w:bCs/>
          <w:color w:val="168489"/>
          <w:rtl/>
        </w:rPr>
      </w:pPr>
      <w:r w:rsidRPr="00472051">
        <w:rPr>
          <w:b/>
          <w:bCs/>
          <w:noProof/>
          <w:color w:val="168489"/>
        </w:rPr>
        <mc:AlternateContent>
          <mc:Choice Requires="wpg">
            <w:drawing>
              <wp:inline distT="0" distB="0" distL="0" distR="0" wp14:anchorId="70C72BC4" wp14:editId="23E6F3D8">
                <wp:extent cx="5613398" cy="1976755"/>
                <wp:effectExtent l="0" t="0" r="6985" b="4445"/>
                <wp:docPr id="388426887"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768315397"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2141625148"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3614804"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الإصرار والمثابرة</w:t>
                              </w:r>
                            </w:p>
                          </w:txbxContent>
                        </wps:txbx>
                        <wps:bodyPr rot="0" vert="horz" wrap="square" lIns="365749" tIns="182875" rIns="91425" bIns="91425" anchor="t" anchorCtr="0" upright="1">
                          <a:noAutofit/>
                        </wps:bodyPr>
                      </wps:wsp>
                      <wps:wsp>
                        <wps:cNvPr id="1544763322"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75267073"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48903076" name="Group 148903076"/>
                        <wpg:cNvGrpSpPr/>
                        <wpg:grpSpPr>
                          <a:xfrm>
                            <a:off x="0" y="0"/>
                            <a:ext cx="5613464" cy="1266393"/>
                            <a:chOff x="0" y="0"/>
                            <a:chExt cx="5613464" cy="1266393"/>
                          </a:xfrm>
                        </wpg:grpSpPr>
                        <wps:wsp>
                          <wps:cNvPr id="1414703924"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731281129"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94134685"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الذكاء العاطفي</w:t>
                                </w:r>
                              </w:p>
                            </w:txbxContent>
                          </wps:txbx>
                          <wps:bodyPr rot="0" vert="horz" wrap="square" lIns="365749" tIns="182875" rIns="91425" bIns="91425" anchor="t" anchorCtr="0" upright="1">
                            <a:noAutofit/>
                          </wps:bodyPr>
                        </wps:wsp>
                        <wps:wsp>
                          <wps:cNvPr id="1572663528"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61293001"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554362903" name="Group 1554362903"/>
                          <wpg:cNvGrpSpPr/>
                          <wpg:grpSpPr>
                            <a:xfrm>
                              <a:off x="3" y="0"/>
                              <a:ext cx="5613461" cy="533422"/>
                              <a:chOff x="3" y="0"/>
                              <a:chExt cx="5613461" cy="533422"/>
                            </a:xfrm>
                          </wpg:grpSpPr>
                          <wpg:grpSp>
                            <wpg:cNvPr id="32497965" name="Google Shape;2170;p42"/>
                            <wpg:cNvGrpSpPr>
                              <a:grpSpLocks/>
                            </wpg:cNvGrpSpPr>
                            <wpg:grpSpPr bwMode="auto">
                              <a:xfrm flipH="1">
                                <a:off x="2924363" y="0"/>
                                <a:ext cx="2689101" cy="533422"/>
                                <a:chOff x="2924296" y="0"/>
                                <a:chExt cx="44054" cy="8616"/>
                              </a:xfrm>
                            </wpg:grpSpPr>
                            <wps:wsp>
                              <wps:cNvPr id="601771174"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279808858"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94655407"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P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الرؤية الواضحة</w:t>
                                    </w:r>
                                  </w:p>
                                  <w:p w:rsid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825572534"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12556122"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87610929" name="Google Shape;2170;p42"/>
                            <wpg:cNvGrpSpPr>
                              <a:grpSpLocks/>
                            </wpg:cNvGrpSpPr>
                            <wpg:grpSpPr bwMode="auto">
                              <a:xfrm flipH="1">
                                <a:off x="3" y="0"/>
                                <a:ext cx="2689101" cy="533422"/>
                                <a:chOff x="2" y="0"/>
                                <a:chExt cx="44054" cy="8616"/>
                              </a:xfrm>
                            </wpg:grpSpPr>
                            <wps:wsp>
                              <wps:cNvPr id="1451735662"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826459368"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07991803"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المرونة والانفتاح</w:t>
                                    </w:r>
                                  </w:p>
                                </w:txbxContent>
                              </wps:txbx>
                              <wps:bodyPr rot="0" vert="horz" wrap="square" lIns="365749" tIns="182875" rIns="91425" bIns="91425" anchor="t" anchorCtr="0" upright="1">
                                <a:noAutofit/>
                              </wps:bodyPr>
                            </wps:wsp>
                            <wps:wsp>
                              <wps:cNvPr id="1375180573"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81089862"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399177135"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4590764"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9304655"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الإيجابية والتفاؤل</w:t>
                                </w:r>
                              </w:p>
                            </w:txbxContent>
                          </wps:txbx>
                          <wps:bodyPr rot="0" vert="horz" wrap="square" lIns="365749" tIns="182875" rIns="91425" bIns="91425" anchor="t" anchorCtr="0" upright="1">
                            <a:noAutofit/>
                          </wps:bodyPr>
                        </wps:wsp>
                        <wps:wsp>
                          <wps:cNvPr id="1657961808"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28285561"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317085928"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683695149"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64062655"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القدرة على اتخاذ القرارات الحاسمة</w:t>
                              </w:r>
                            </w:p>
                          </w:txbxContent>
                        </wps:txbx>
                        <wps:bodyPr rot="0" vert="horz" wrap="square" lIns="365749" tIns="182875" rIns="91425" bIns="91425" anchor="t" anchorCtr="0" upright="1">
                          <a:noAutofit/>
                        </wps:bodyPr>
                      </wps:wsp>
                      <wps:wsp>
                        <wps:cNvPr id="1229497573"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6484418"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C72BC4" id="Group 1" o:spid="_x0000_s1435"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">
                <v:shape id="Google Shape;2171;p42" o:spid="_x0000_s1436"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630404A6"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437"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438"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45D98C72" w14:textId="77777777"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الإصرار والمثابرة</w:t>
                        </w:r>
                      </w:p>
                    </w:txbxContent>
                  </v:textbox>
                </v:shape>
                <v:shape id="Google Shape;2174;p42" o:spid="_x0000_s1439"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0"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" path="m6335,l1,11085r71128,l77201,,6335,xe" fillcolor="#a0c9ca" stroked="f">
                  <v:stroke joinstyle="miter"/>
                  <v:path arrowok="t" o:extrusionok="f" o:connecttype="custom" o:connectlocs="110132,0;17,117495;1236551,117495;1342110,0;110132,0" o:connectangles="0,0,0,0,0" textboxrect="0,0,77201,11086"/>
                </v:shape>
                <v:group id="Group 148903076" o:spid="_x0000_s1441" style="position:absolute;width:56134;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">
                  <v:shape id="Google Shape;2171;p42" o:spid="_x0000_s1442"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4DDAB6F3"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43"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" path="m17062,l,14585r17062,l17062,xe" fillcolor="#168489" stroked="f">
                    <v:path arrowok="t" o:extrusionok="f" o:connecttype="custom" o:connectlocs="296599,0;0,257159;296599,257159;296599,0" o:connectangles="0,0,0,0"/>
                  </v:shape>
                  <v:shape id="Google Shape;2173;p42" o:spid="_x0000_s1444"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036FE49" w14:textId="77777777"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الذكاء العاطفي</w:t>
                          </w:r>
                        </w:p>
                      </w:txbxContent>
                    </v:textbox>
                  </v:shape>
                  <v:shape id="Google Shape;2174;p42" o:spid="_x0000_s1445"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6"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554362903" o:spid="_x0000_s1447"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">
                    <v:group id="Google Shape;2170;p42" o:spid="_x0000_s1448"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">
                      <v:shape id="Google Shape;2171;p42" o:spid="_x0000_s1449"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02F5972"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50"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" path="m17062,l,14585r17062,l17062,xe" fillcolor="#168489" stroked="f">
                        <v:path arrowok="t" o:extrusionok="f" o:connecttype="custom" o:connectlocs="4859,0;0,4154;4859,4154;4859,0" o:connectangles="0,0,0,0"/>
                      </v:shape>
                      <v:shape id="Google Shape;2173;p42" o:spid="_x0000_s1451"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C90A70A" w14:textId="77777777" w:rsidR="00472051" w:rsidRP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الرؤية الواضحة</w:t>
                              </w:r>
                            </w:p>
                            <w:p w14:paraId="34650B97" w14:textId="77777777" w:rsid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1452"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" path="m1025,1l1,1775r120384,l108645,23599r2691,l124183,1,1025,1xe" fillcolor="#a0c9ca" stroked="f">
                        <v:path arrowok="t" o:extrusionok="f" o:connecttype="custom" o:connectlocs="292,0;0,580;34285,580;30942,7714;31708,7714;35367,0;292,0" o:connectangles="0,0,0,0,0,0,0"/>
                      </v:shape>
                      <v:shape id="Google Shape;2175;p42" o:spid="_x0000_s1453"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454"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">
                      <v:shape id="Google Shape;2171;p42" o:spid="_x0000_s1455"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CDAB07E"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56"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1457"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4E9908A" w14:textId="77777777" w:rsidR="00472051" w:rsidRDefault="00472051"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المرونة والانفتاح</w:t>
                              </w:r>
                            </w:p>
                          </w:txbxContent>
                        </v:textbox>
                      </v:shape>
                      <v:shape id="Google Shape;2174;p42" o:spid="_x0000_s1458"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459"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460"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48E316BC"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461"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" path="m17062,l,14585r17062,l17062,xe" fillcolor="#343c4f" stroked="f">
                    <v:path arrowok="t" o:extrusionok="f" o:connecttype="custom" o:connectlocs="296599,0;0,257159;296599,257159;296599,0" o:connectangles="0,0,0,0"/>
                  </v:shape>
                  <v:shape id="Google Shape;2173;p42" o:spid="_x0000_s1462"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CE2F350" w14:textId="77777777"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الإيجابية والتفاؤل</w:t>
                          </w:r>
                        </w:p>
                      </w:txbxContent>
                    </v:textbox>
                  </v:shape>
                  <v:shape id="Google Shape;2174;p42" o:spid="_x0000_s1463"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4"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1465"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7037030C" w14:textId="77777777" w:rsidR="00472051" w:rsidRDefault="00472051"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466"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" path="m17062,l,14585r17062,l17062,xe" fillcolor="#343c4f" stroked="f">
                  <v:path arrowok="t" o:extrusionok="f" o:connecttype="custom" o:connectlocs="296599,0;0,257159;296599,257159;296599,0" o:connectangles="0,0,0,0"/>
                </v:shape>
                <v:shape id="Google Shape;2173;p42" o:spid="_x0000_s1467"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469FD23" w14:textId="77777777" w:rsidR="00472051" w:rsidRDefault="00CB5405"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القدرة على اتخاذ القرارات الحاسمة</w:t>
                        </w:r>
                      </w:p>
                    </w:txbxContent>
                  </v:textbox>
                </v:shape>
                <v:shape id="Google Shape;2174;p42" o:spid="_x0000_s1468"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9"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rsidR="00140525" w:rsidRPr="00213AC6" w:rsidRDefault="00140525" w:rsidP="00A019AD">
      <w:pPr>
        <w:rPr>
          <w:b/>
          <w:bCs/>
        </w:rPr>
      </w:pPr>
      <w:r w:rsidRPr="002A078C">
        <w:rPr>
          <w:rFonts w:ascii="Sakkal Majalla" w:hAnsi="Sakkal Majalla"/>
          <w:noProof/>
          <w:sz w:val="34"/>
        </w:rPr>
        <mc:AlternateContent>
          <mc:Choice Requires="wpg">
            <w:drawing>
              <wp:inline distT="0" distB="0" distL="0" distR="0" wp14:anchorId="6E255FD6" wp14:editId="2ADA81B1">
                <wp:extent cx="5731510" cy="892088"/>
                <wp:effectExtent l="0" t="0" r="2540" b="22860"/>
                <wp:docPr id="961632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51094133" name="مجموعة 47"/>
                        <wpg:cNvGrpSpPr/>
                        <wpg:grpSpPr>
                          <a:xfrm>
                            <a:off x="0" y="0"/>
                            <a:ext cx="5731510" cy="895351"/>
                            <a:chOff x="0" y="0"/>
                            <a:chExt cx="5878196" cy="918845"/>
                          </a:xfrm>
                        </wpg:grpSpPr>
                        <wpg:grpSp>
                          <wpg:cNvPr id="1202921067" name="مجموعة 48"/>
                          <wpg:cNvGrpSpPr/>
                          <wpg:grpSpPr>
                            <a:xfrm>
                              <a:off x="0" y="0"/>
                              <a:ext cx="5878196" cy="918845"/>
                              <a:chOff x="0" y="0"/>
                              <a:chExt cx="6240348" cy="919070"/>
                            </a:xfrm>
                          </wpg:grpSpPr>
                          <wpg:grpSp>
                            <wpg:cNvPr id="550229076" name="مجموعة 49"/>
                            <wpg:cNvGrpSpPr/>
                            <wpg:grpSpPr>
                              <a:xfrm>
                                <a:off x="0" y="169208"/>
                                <a:ext cx="5433072" cy="580613"/>
                                <a:chOff x="0" y="169208"/>
                                <a:chExt cx="5433072" cy="580613"/>
                              </a:xfrm>
                            </wpg:grpSpPr>
                            <wps:wsp>
                              <wps:cNvPr id="6369738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3841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9930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484149"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الرؤية الواضحة</w:t>
                                </w:r>
                              </w:p>
                            </w:txbxContent>
                          </wps:txbx>
                          <wps:bodyPr wrap="square" rtlCol="1">
                            <a:spAutoFit/>
                          </wps:bodyPr>
                        </wps:wsp>
                      </wpg:grpSp>
                      <pic:pic xmlns:pic="http://schemas.openxmlformats.org/drawingml/2006/picture">
                        <pic:nvPicPr>
                          <pic:cNvPr id="1966805307"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255FD6" id="_x0000_s14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o8KnQcAAPo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9io8KnQcAAPo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">
                  <v:group id="مجموعة 48" o:spid="_x0000_s14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">
                    <v:group id="مجموعة 49" o:spid="_x0000_s14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">
                      <v:shape id="شكل حر 50" o:spid="_x0000_s14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" fillcolor="#a5a5a5 [2092]" stroked="f" strokeweight="1pt">
                        <v:stroke joinstyle="miter"/>
                      </v:roundrect>
                    </v:group>
                    <v:oval id="شكل بيضاوي 52" o:spid="_x0000_s14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" filled="f" strokecolor="#168489" strokeweight="1pt">
                      <v:stroke joinstyle="miter"/>
                    </v:oval>
                  </v:group>
                  <v:shape id="مربع نص 41" o:spid="_x0000_s147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" filled="f" stroked="f">
                    <v:textbox style="mso-fit-shape-to-text:t">
                      <w:txbxContent>
                        <w:p w14:paraId="236EE505"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الرؤية الواضحة</w:t>
                          </w:r>
                        </w:p>
                      </w:txbxContent>
                    </v:textbox>
                  </v:shape>
                </v:group>
                <v:shape id="صورة 54" o:spid="_x0000_s14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">
                  <v:imagedata r:id="rId85" o:title=""/>
                </v:shape>
                <w10:anchorlock/>
              </v:group>
            </w:pict>
          </mc:Fallback>
        </mc:AlternateContent>
      </w:r>
    </w:p>
    <w:bookmarkEnd w:id="3"/>
    <w:p w:rsidR="00ED4D4F" w:rsidRPr="00812BC8" w:rsidRDefault="00ED4D4F" w:rsidP="00A019AD">
      <w:r w:rsidRPr="00472051">
        <w:rPr>
          <w:color w:val="168489"/>
          <w:rtl/>
        </w:rPr>
        <w:t xml:space="preserve">- السمة: </w:t>
      </w:r>
      <w:r w:rsidRPr="00812BC8">
        <w:rPr>
          <w:rtl/>
        </w:rPr>
        <w:t>القادة الذين ينجحون في قيادة التغيير لديهم رؤية واضحة للمستقبل الذي يريدون تحقيقه.</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توجيه الفريق نحو هدف مشترك يقلل من الغموض.</w:t>
      </w:r>
    </w:p>
    <w:p w:rsidR="00ED4D4F" w:rsidRDefault="00ED4D4F" w:rsidP="00A019AD">
      <w:pPr>
        <w:rPr>
          <w:rtl/>
        </w:rPr>
      </w:pPr>
      <w:r w:rsidRPr="00812BC8">
        <w:rPr>
          <w:rtl/>
        </w:rPr>
        <w:t xml:space="preserve">  - توضيح الفوائد طويلة المدى للتغيير يجعل الموظفين أكثر التزاما</w:t>
      </w:r>
      <w:r>
        <w:rPr>
          <w:rFonts w:hint="cs"/>
          <w:rtl/>
        </w:rPr>
        <w:t>ً</w:t>
      </w:r>
      <w:r w:rsidRPr="00812BC8">
        <w:rPr>
          <w:rtl/>
        </w:rPr>
        <w:t>.</w:t>
      </w:r>
    </w:p>
    <w:p w:rsidR="00140525" w:rsidRPr="00812BC8" w:rsidRDefault="00140525" w:rsidP="00472051">
      <w:pPr>
        <w:keepNext/>
      </w:pPr>
      <w:r w:rsidRPr="002A078C">
        <w:rPr>
          <w:rFonts w:ascii="Sakkal Majalla" w:hAnsi="Sakkal Majalla"/>
          <w:noProof/>
          <w:sz w:val="34"/>
        </w:rPr>
        <w:lastRenderedPageBreak/>
        <mc:AlternateContent>
          <mc:Choice Requires="wpg">
            <w:drawing>
              <wp:inline distT="0" distB="0" distL="0" distR="0" wp14:anchorId="1BAE1AFA" wp14:editId="014D9ABA">
                <wp:extent cx="5731510" cy="892088"/>
                <wp:effectExtent l="0" t="0" r="2540" b="22860"/>
                <wp:docPr id="1242030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58573727" name="مجموعة 47"/>
                        <wpg:cNvGrpSpPr/>
                        <wpg:grpSpPr>
                          <a:xfrm>
                            <a:off x="0" y="0"/>
                            <a:ext cx="5731510" cy="895351"/>
                            <a:chOff x="0" y="0"/>
                            <a:chExt cx="5878196" cy="918845"/>
                          </a:xfrm>
                        </wpg:grpSpPr>
                        <wpg:grpSp>
                          <wpg:cNvPr id="669698218" name="مجموعة 48"/>
                          <wpg:cNvGrpSpPr/>
                          <wpg:grpSpPr>
                            <a:xfrm>
                              <a:off x="0" y="0"/>
                              <a:ext cx="5878196" cy="918845"/>
                              <a:chOff x="0" y="0"/>
                              <a:chExt cx="6240348" cy="919070"/>
                            </a:xfrm>
                          </wpg:grpSpPr>
                          <wpg:grpSp>
                            <wpg:cNvPr id="1691916818" name="مجموعة 49"/>
                            <wpg:cNvGrpSpPr/>
                            <wpg:grpSpPr>
                              <a:xfrm>
                                <a:off x="0" y="169208"/>
                                <a:ext cx="5433072" cy="580613"/>
                                <a:chOff x="0" y="169208"/>
                                <a:chExt cx="5433072" cy="580613"/>
                              </a:xfrm>
                            </wpg:grpSpPr>
                            <wps:wsp>
                              <wps:cNvPr id="13707005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6060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69238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5264777"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المرونة والانفتاح</w:t>
                                </w:r>
                              </w:p>
                            </w:txbxContent>
                          </wps:txbx>
                          <wps:bodyPr wrap="square" rtlCol="1">
                            <a:spAutoFit/>
                          </wps:bodyPr>
                        </wps:wsp>
                      </wpg:grpSp>
                      <pic:pic xmlns:pic="http://schemas.openxmlformats.org/drawingml/2006/picture">
                        <pic:nvPicPr>
                          <pic:cNvPr id="207558350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AE1AFA" id="_x0000_s14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B++4/JUHAAD7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4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">
                  <v:group id="مجموعة 48" o:spid="_x0000_s14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">
                    <v:group id="مجموعة 49" o:spid="_x0000_s14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">
                      <v:shape id="شكل حر 50" o:spid="_x0000_s14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" fillcolor="#a5a5a5 [2092]" stroked="f" strokeweight="1pt">
                        <v:stroke joinstyle="miter"/>
                      </v:roundrect>
                    </v:group>
                    <v:oval id="شكل بيضاوي 52" o:spid="_x0000_s14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" filled="f" strokecolor="#168489" strokeweight="1pt">
                      <v:stroke joinstyle="miter"/>
                    </v:oval>
                  </v:group>
                  <v:shape id="مربع نص 41" o:spid="_x0000_s148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" filled="f" stroked="f">
                    <v:textbox style="mso-fit-shape-to-text:t">
                      <w:txbxContent>
                        <w:p w14:paraId="7C8867E3"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المرونة والانفتاح</w:t>
                          </w:r>
                        </w:p>
                      </w:txbxContent>
                    </v:textbox>
                  </v:shape>
                </v:group>
                <v:shape id="صورة 54" o:spid="_x0000_s14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">
                  <v:imagedata r:id="rId85" o:title=""/>
                </v:shap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الذين يتحلون بعقلية مرنة قادرون على التكي</w:t>
      </w:r>
      <w:r>
        <w:rPr>
          <w:rFonts w:hint="cs"/>
          <w:rtl/>
        </w:rPr>
        <w:t>ّ</w:t>
      </w:r>
      <w:r w:rsidRPr="00812BC8">
        <w:rPr>
          <w:rtl/>
        </w:rPr>
        <w:t>ف مع الظروف المتغيرة وخوض التحديات دون تراجع.</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الاستعداد لتعديل خطط التغيير بناءً على التغذية الراجعة من الموظفين.</w:t>
      </w:r>
    </w:p>
    <w:p w:rsidR="00ED4D4F" w:rsidRDefault="00ED4D4F" w:rsidP="00A019AD">
      <w:pPr>
        <w:rPr>
          <w:rtl/>
        </w:rPr>
      </w:pPr>
      <w:r w:rsidRPr="00812BC8">
        <w:rPr>
          <w:rtl/>
        </w:rPr>
        <w:t xml:space="preserve">  - تقليل القلق المرتبط بالتغيير من خلال إظهار القائد كقدوة في التكي</w:t>
      </w:r>
      <w:r>
        <w:rPr>
          <w:rFonts w:hint="cs"/>
          <w:rtl/>
        </w:rPr>
        <w:t>ّ</w:t>
      </w:r>
      <w:r w:rsidRPr="00812BC8">
        <w:rPr>
          <w:rtl/>
        </w:rPr>
        <w:t>ف.</w:t>
      </w:r>
    </w:p>
    <w:p w:rsidR="00140525" w:rsidRPr="00812BC8" w:rsidRDefault="00140525" w:rsidP="00A019AD">
      <w:r w:rsidRPr="002A078C">
        <w:rPr>
          <w:rFonts w:ascii="Sakkal Majalla" w:hAnsi="Sakkal Majalla"/>
          <w:noProof/>
          <w:sz w:val="34"/>
        </w:rPr>
        <mc:AlternateContent>
          <mc:Choice Requires="wpg">
            <w:drawing>
              <wp:inline distT="0" distB="0" distL="0" distR="0" wp14:anchorId="19358400" wp14:editId="3515B0D8">
                <wp:extent cx="5731510" cy="892088"/>
                <wp:effectExtent l="0" t="0" r="2540" b="22860"/>
                <wp:docPr id="5342074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62288149" name="مجموعة 47"/>
                        <wpg:cNvGrpSpPr/>
                        <wpg:grpSpPr>
                          <a:xfrm>
                            <a:off x="0" y="0"/>
                            <a:ext cx="5731510" cy="895351"/>
                            <a:chOff x="0" y="0"/>
                            <a:chExt cx="5878196" cy="918845"/>
                          </a:xfrm>
                        </wpg:grpSpPr>
                        <wpg:grpSp>
                          <wpg:cNvPr id="564557192" name="مجموعة 48"/>
                          <wpg:cNvGrpSpPr/>
                          <wpg:grpSpPr>
                            <a:xfrm>
                              <a:off x="0" y="0"/>
                              <a:ext cx="5878196" cy="918845"/>
                              <a:chOff x="0" y="0"/>
                              <a:chExt cx="6240348" cy="919070"/>
                            </a:xfrm>
                          </wpg:grpSpPr>
                          <wpg:grpSp>
                            <wpg:cNvPr id="1879887563" name="مجموعة 49"/>
                            <wpg:cNvGrpSpPr/>
                            <wpg:grpSpPr>
                              <a:xfrm>
                                <a:off x="0" y="169208"/>
                                <a:ext cx="5433072" cy="580613"/>
                                <a:chOff x="0" y="169208"/>
                                <a:chExt cx="5433072" cy="580613"/>
                              </a:xfrm>
                            </wpg:grpSpPr>
                            <wps:wsp>
                              <wps:cNvPr id="6324129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81415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879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1129522"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الذكاء العاطفي</w:t>
                                </w:r>
                              </w:p>
                            </w:txbxContent>
                          </wps:txbx>
                          <wps:bodyPr wrap="square" rtlCol="1">
                            <a:spAutoFit/>
                          </wps:bodyPr>
                        </wps:wsp>
                      </wpg:grpSp>
                      <pic:pic xmlns:pic="http://schemas.openxmlformats.org/drawingml/2006/picture">
                        <pic:nvPicPr>
                          <pic:cNvPr id="1066012690"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358400" id="_x0000_s14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7kPOO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4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">
                  <v:group id="مجموعة 48" o:spid="_x0000_s14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">
                    <v:group id="مجموعة 49" o:spid="_x0000_s14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">
                      <v:shape id="شكل حر 50" o:spid="_x0000_s14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" fillcolor="#a5a5a5 [2092]" stroked="f" strokeweight="1pt">
                        <v:stroke joinstyle="miter"/>
                      </v:roundrect>
                    </v:group>
                    <v:oval id="شكل بيضاوي 52" o:spid="_x0000_s14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" filled="f" strokecolor="#168489" strokeweight="1pt">
                      <v:stroke joinstyle="miter"/>
                    </v:oval>
                  </v:group>
                  <v:shape id="مربع نص 41" o:spid="_x0000_s149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" filled="f" stroked="f">
                    <v:textbox style="mso-fit-shape-to-text:t">
                      <w:txbxContent>
                        <w:p w14:paraId="47506363"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الذكاء العاطفي</w:t>
                          </w:r>
                        </w:p>
                      </w:txbxContent>
                    </v:textbox>
                  </v:shape>
                </v:group>
                <v:shape id="صورة 54" o:spid="_x0000_s14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">
                  <v:imagedata r:id="rId85" o:title=""/>
                </v:shape>
                <w10:anchorlock/>
              </v:group>
            </w:pict>
          </mc:Fallback>
        </mc:AlternateContent>
      </w:r>
    </w:p>
    <w:p w:rsidR="00ED4D4F" w:rsidRPr="00812BC8" w:rsidRDefault="00ED4D4F" w:rsidP="00A019AD">
      <w:r w:rsidRPr="00472051">
        <w:rPr>
          <w:color w:val="168489"/>
          <w:rtl/>
        </w:rPr>
        <w:t>- السمة:</w:t>
      </w:r>
      <w:r w:rsidRPr="00812BC8">
        <w:rPr>
          <w:rtl/>
        </w:rPr>
        <w:t xml:space="preserve"> القادة أصحاب الذكاء العاطفي قادرون على فهم مشاعر الموظفين والاستجابة لها بفعالية.</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بناء الثقة من خلال إظهار التعاطف مع المخاوف والمشاعر.</w:t>
      </w:r>
    </w:p>
    <w:p w:rsidR="00ED4D4F" w:rsidRDefault="00ED4D4F" w:rsidP="00A019AD">
      <w:pPr>
        <w:rPr>
          <w:rtl/>
        </w:rPr>
      </w:pPr>
      <w:r w:rsidRPr="00812BC8">
        <w:rPr>
          <w:rtl/>
        </w:rPr>
        <w:t xml:space="preserve">  - تعزيز الروح المعنوية عن طريق دعم الموظفين عاطفيا</w:t>
      </w:r>
      <w:r>
        <w:rPr>
          <w:rFonts w:hint="cs"/>
          <w:rtl/>
        </w:rPr>
        <w:t>ً</w:t>
      </w:r>
      <w:r w:rsidRPr="00812BC8">
        <w:rPr>
          <w:rtl/>
        </w:rPr>
        <w:t xml:space="preserve"> ومهنيا</w:t>
      </w:r>
      <w:r>
        <w:rPr>
          <w:rFonts w:hint="cs"/>
          <w:rtl/>
        </w:rPr>
        <w:t>ً</w:t>
      </w:r>
      <w:r w:rsidRPr="00812BC8">
        <w:rPr>
          <w:rtl/>
        </w:rPr>
        <w:t>.</w:t>
      </w:r>
    </w:p>
    <w:p w:rsidR="00140525" w:rsidRPr="00812BC8" w:rsidRDefault="00140525" w:rsidP="00A019AD">
      <w:r w:rsidRPr="002A078C">
        <w:rPr>
          <w:rFonts w:ascii="Sakkal Majalla" w:hAnsi="Sakkal Majalla"/>
          <w:noProof/>
          <w:sz w:val="34"/>
        </w:rPr>
        <mc:AlternateContent>
          <mc:Choice Requires="wpg">
            <w:drawing>
              <wp:inline distT="0" distB="0" distL="0" distR="0" wp14:anchorId="1C2E2055" wp14:editId="309B0E25">
                <wp:extent cx="5731510" cy="892088"/>
                <wp:effectExtent l="0" t="0" r="2540" b="22860"/>
                <wp:docPr id="18233003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5053835" name="مجموعة 47"/>
                        <wpg:cNvGrpSpPr/>
                        <wpg:grpSpPr>
                          <a:xfrm>
                            <a:off x="0" y="0"/>
                            <a:ext cx="5731510" cy="895351"/>
                            <a:chOff x="0" y="0"/>
                            <a:chExt cx="5878196" cy="918845"/>
                          </a:xfrm>
                        </wpg:grpSpPr>
                        <wpg:grpSp>
                          <wpg:cNvPr id="636145594" name="مجموعة 48"/>
                          <wpg:cNvGrpSpPr/>
                          <wpg:grpSpPr>
                            <a:xfrm>
                              <a:off x="0" y="0"/>
                              <a:ext cx="5878196" cy="918845"/>
                              <a:chOff x="0" y="0"/>
                              <a:chExt cx="6240348" cy="919070"/>
                            </a:xfrm>
                          </wpg:grpSpPr>
                          <wpg:grpSp>
                            <wpg:cNvPr id="1517072620" name="مجموعة 49"/>
                            <wpg:cNvGrpSpPr/>
                            <wpg:grpSpPr>
                              <a:xfrm>
                                <a:off x="0" y="169208"/>
                                <a:ext cx="5433072" cy="580613"/>
                                <a:chOff x="0" y="169208"/>
                                <a:chExt cx="5433072" cy="580613"/>
                              </a:xfrm>
                            </wpg:grpSpPr>
                            <wps:wsp>
                              <wps:cNvPr id="11285373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0137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8842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52431"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الإيجابية والتفاؤل</w:t>
                                </w:r>
                              </w:p>
                            </w:txbxContent>
                          </wps:txbx>
                          <wps:bodyPr wrap="square" rtlCol="1">
                            <a:spAutoFit/>
                          </wps:bodyPr>
                        </wps:wsp>
                      </wpg:grpSp>
                      <pic:pic xmlns:pic="http://schemas.openxmlformats.org/drawingml/2006/picture">
                        <pic:nvPicPr>
                          <pic:cNvPr id="18796192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2E2055" id="_x0000_s14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oF/M5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4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">
                  <v:group id="مجموعة 48" o:spid="_x0000_s14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">
                    <v:group id="مجموعة 49" o:spid="_x0000_s15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">
                      <v:shape id="شكل حر 50" o:spid="_x0000_s15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" fillcolor="#a5a5a5 [2092]" stroked="f" strokeweight="1pt">
                        <v:stroke joinstyle="miter"/>
                      </v:roundrect>
                    </v:group>
                    <v:oval id="شكل بيضاوي 52" o:spid="_x0000_s15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" filled="f" strokecolor="#168489" strokeweight="1pt">
                      <v:stroke joinstyle="miter"/>
                    </v:oval>
                  </v:group>
                  <v:shape id="مربع نص 41" o:spid="_x0000_s150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" filled="f" stroked="f">
                    <v:textbox style="mso-fit-shape-to-text:t">
                      <w:txbxContent>
                        <w:p w14:paraId="47687BFA"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الإيجابية والتفاؤل</w:t>
                          </w:r>
                        </w:p>
                      </w:txbxContent>
                    </v:textbox>
                  </v:shape>
                </v:group>
                <v:shape id="صورة 54" o:spid="_x0000_s15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">
                  <v:imagedata r:id="rId85" o:title=""/>
                </v:shap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الإيجابيون ينقلون رسالة مفادها أن التغيير فرصة للنمو وليس تهديدا</w:t>
      </w:r>
      <w:r>
        <w:rPr>
          <w:rFonts w:hint="cs"/>
          <w:rtl/>
        </w:rPr>
        <w:t>ً</w:t>
      </w:r>
      <w:r w:rsidRPr="00812BC8">
        <w:rPr>
          <w:rtl/>
        </w:rPr>
        <w:t>.</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تخفيف القلق المرتبط بالمجهول.</w:t>
      </w:r>
    </w:p>
    <w:p w:rsidR="00ED4D4F" w:rsidRDefault="00ED4D4F" w:rsidP="00A019AD">
      <w:pPr>
        <w:rPr>
          <w:rtl/>
        </w:rPr>
      </w:pPr>
      <w:r w:rsidRPr="00812BC8">
        <w:rPr>
          <w:rtl/>
        </w:rPr>
        <w:t xml:space="preserve">  - تشجيع الموظفين على رؤية التغيير كفرصة للتطوير الشخصي والمؤسسي.</w:t>
      </w:r>
    </w:p>
    <w:p w:rsidR="00140525" w:rsidRPr="00812BC8" w:rsidRDefault="00140525" w:rsidP="00A019AD">
      <w:r w:rsidRPr="002A078C">
        <w:rPr>
          <w:rFonts w:ascii="Sakkal Majalla" w:hAnsi="Sakkal Majalla"/>
          <w:noProof/>
          <w:sz w:val="34"/>
        </w:rPr>
        <mc:AlternateContent>
          <mc:Choice Requires="wpg">
            <w:drawing>
              <wp:inline distT="0" distB="0" distL="0" distR="0" wp14:anchorId="477A788C" wp14:editId="406F5F8C">
                <wp:extent cx="5731510" cy="892088"/>
                <wp:effectExtent l="0" t="0" r="2540" b="22860"/>
                <wp:docPr id="11448002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7073559" name="مجموعة 47"/>
                        <wpg:cNvGrpSpPr/>
                        <wpg:grpSpPr>
                          <a:xfrm>
                            <a:off x="0" y="0"/>
                            <a:ext cx="5731510" cy="895351"/>
                            <a:chOff x="0" y="0"/>
                            <a:chExt cx="5878196" cy="918845"/>
                          </a:xfrm>
                        </wpg:grpSpPr>
                        <wpg:grpSp>
                          <wpg:cNvPr id="146712602" name="مجموعة 48"/>
                          <wpg:cNvGrpSpPr/>
                          <wpg:grpSpPr>
                            <a:xfrm>
                              <a:off x="0" y="0"/>
                              <a:ext cx="5878196" cy="918845"/>
                              <a:chOff x="0" y="0"/>
                              <a:chExt cx="6240348" cy="919070"/>
                            </a:xfrm>
                          </wpg:grpSpPr>
                          <wpg:grpSp>
                            <wpg:cNvPr id="1746399948" name="مجموعة 49"/>
                            <wpg:cNvGrpSpPr/>
                            <wpg:grpSpPr>
                              <a:xfrm>
                                <a:off x="0" y="169208"/>
                                <a:ext cx="5433072" cy="580613"/>
                                <a:chOff x="0" y="169208"/>
                                <a:chExt cx="5433072" cy="580613"/>
                              </a:xfrm>
                            </wpg:grpSpPr>
                            <wps:wsp>
                              <wps:cNvPr id="201863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51907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37578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7917533"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الإصرار والمثابرة</w:t>
                                </w:r>
                              </w:p>
                            </w:txbxContent>
                          </wps:txbx>
                          <wps:bodyPr wrap="square" rtlCol="1">
                            <a:spAutoFit/>
                          </wps:bodyPr>
                        </wps:wsp>
                      </wpg:grpSp>
                      <pic:pic xmlns:pic="http://schemas.openxmlformats.org/drawingml/2006/picture">
                        <pic:nvPicPr>
                          <pic:cNvPr id="1423693463"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7A788C" id="_x0000_s15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N/wlwcAAPc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EN/wlwcAAPc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5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">
                  <v:group id="مجموعة 48" o:spid="_x0000_s15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">
                    <v:group id="مجموعة 49" o:spid="_x0000_s15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">
                      <v:shape id="شكل حر 50" o:spid="_x0000_s15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" fillcolor="#a5a5a5 [2092]" stroked="f" strokeweight="1pt">
                        <v:stroke joinstyle="miter"/>
                      </v:roundrect>
                    </v:group>
                    <v:oval id="شكل بيضاوي 52" o:spid="_x0000_s15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" filled="f" strokecolor="#168489" strokeweight="1pt">
                      <v:stroke joinstyle="miter"/>
                    </v:oval>
                  </v:group>
                  <v:shape id="مربع نص 41" o:spid="_x0000_s151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" filled="f" stroked="f">
                    <v:textbox style="mso-fit-shape-to-text:t">
                      <w:txbxContent>
                        <w:p w14:paraId="6EEAF3A1"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الإصرار والمثابرة</w:t>
                          </w:r>
                        </w:p>
                      </w:txbxContent>
                    </v:textbox>
                  </v:shape>
                </v:group>
                <v:shape id="صورة 54" o:spid="_x0000_s15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">
                  <v:imagedata r:id="rId85" o:title=""/>
                </v:shape>
                <w10:anchorlock/>
              </v:group>
            </w:pict>
          </mc:Fallback>
        </mc:AlternateContent>
      </w:r>
    </w:p>
    <w:p w:rsidR="00ED4D4F" w:rsidRPr="00812BC8" w:rsidRDefault="00ED4D4F" w:rsidP="00A019AD">
      <w:r w:rsidRPr="00472051">
        <w:rPr>
          <w:color w:val="168489"/>
          <w:rtl/>
        </w:rPr>
        <w:lastRenderedPageBreak/>
        <w:t>- السمة:</w:t>
      </w:r>
      <w:r w:rsidRPr="00812BC8">
        <w:rPr>
          <w:rtl/>
        </w:rPr>
        <w:t xml:space="preserve"> النجاح في قيادة التغيير يتطلب قائدا</w:t>
      </w:r>
      <w:r>
        <w:rPr>
          <w:rFonts w:hint="cs"/>
          <w:rtl/>
        </w:rPr>
        <w:t>ً</w:t>
      </w:r>
      <w:r w:rsidRPr="00812BC8">
        <w:rPr>
          <w:rtl/>
        </w:rPr>
        <w:t xml:space="preserve"> لا يستسلم أمام العقبات الأولى.</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المحافظة على الزخم خلال فترات التغيير الصعبة.</w:t>
      </w:r>
    </w:p>
    <w:p w:rsidR="00ED4D4F" w:rsidRDefault="00ED4D4F" w:rsidP="00A019AD">
      <w:pPr>
        <w:rPr>
          <w:rtl/>
        </w:rPr>
      </w:pPr>
      <w:r w:rsidRPr="00812BC8">
        <w:rPr>
          <w:rtl/>
        </w:rPr>
        <w:t xml:space="preserve">  - تشجيع الموظفين على تجاوز التحديات بثبات.</w:t>
      </w:r>
    </w:p>
    <w:p w:rsidR="00140525" w:rsidRPr="00812BC8" w:rsidRDefault="00140525" w:rsidP="00A019AD">
      <w:r w:rsidRPr="002A078C">
        <w:rPr>
          <w:rFonts w:ascii="Sakkal Majalla" w:hAnsi="Sakkal Majalla"/>
          <w:noProof/>
          <w:sz w:val="34"/>
        </w:rPr>
        <mc:AlternateContent>
          <mc:Choice Requires="wpg">
            <w:drawing>
              <wp:inline distT="0" distB="0" distL="0" distR="0" wp14:anchorId="0BB1675D" wp14:editId="2FD704AC">
                <wp:extent cx="5731510" cy="892088"/>
                <wp:effectExtent l="0" t="0" r="2540" b="22860"/>
                <wp:docPr id="10606980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22590518" name="مجموعة 47"/>
                        <wpg:cNvGrpSpPr/>
                        <wpg:grpSpPr>
                          <a:xfrm>
                            <a:off x="0" y="0"/>
                            <a:ext cx="5731510" cy="895351"/>
                            <a:chOff x="0" y="0"/>
                            <a:chExt cx="5878196" cy="918845"/>
                          </a:xfrm>
                        </wpg:grpSpPr>
                        <wpg:grpSp>
                          <wpg:cNvPr id="190835524" name="مجموعة 48"/>
                          <wpg:cNvGrpSpPr/>
                          <wpg:grpSpPr>
                            <a:xfrm>
                              <a:off x="0" y="0"/>
                              <a:ext cx="5878196" cy="918845"/>
                              <a:chOff x="0" y="0"/>
                              <a:chExt cx="6240348" cy="919070"/>
                            </a:xfrm>
                          </wpg:grpSpPr>
                          <wpg:grpSp>
                            <wpg:cNvPr id="724619491" name="مجموعة 49"/>
                            <wpg:cNvGrpSpPr/>
                            <wpg:grpSpPr>
                              <a:xfrm>
                                <a:off x="0" y="169208"/>
                                <a:ext cx="5433072" cy="580613"/>
                                <a:chOff x="0" y="169208"/>
                                <a:chExt cx="5433072" cy="580613"/>
                              </a:xfrm>
                            </wpg:grpSpPr>
                            <wps:wsp>
                              <wps:cNvPr id="2798828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845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24769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2237256" name="مربع نص 41"/>
                          <wps:cNvSpPr txBox="1"/>
                          <wps:spPr>
                            <a:xfrm>
                              <a:off x="204466" y="257055"/>
                              <a:ext cx="4615801" cy="387740"/>
                            </a:xfrm>
                            <a:prstGeom prst="rect">
                              <a:avLst/>
                            </a:prstGeom>
                            <a:noFill/>
                          </wps:spPr>
                          <wps:txbx>
                            <w:txbxContent>
                              <w:p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القدرة على اتخاذ القرارات الحاسمة</w:t>
                                </w:r>
                              </w:p>
                            </w:txbxContent>
                          </wps:txbx>
                          <wps:bodyPr wrap="square" rtlCol="1">
                            <a:spAutoFit/>
                          </wps:bodyPr>
                        </wps:wsp>
                      </wpg:grpSp>
                      <pic:pic xmlns:pic="http://schemas.openxmlformats.org/drawingml/2006/picture">
                        <pic:nvPicPr>
                          <pic:cNvPr id="182321630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BB1675D" id="_x0000_s15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BoEZsHAAD3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5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">
                  <v:group id="مجموعة 48" o:spid="_x0000_s15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">
                    <v:group id="مجموعة 49" o:spid="_x0000_s15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">
                      <v:shape id="شكل حر 50" o:spid="_x0000_s15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" fillcolor="#a5a5a5 [2092]" stroked="f" strokeweight="1pt">
                        <v:stroke joinstyle="miter"/>
                      </v:roundrect>
                    </v:group>
                    <v:oval id="شكل بيضاوي 52" o:spid="_x0000_s15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" filled="f" strokecolor="#168489" strokeweight="1pt">
                      <v:stroke joinstyle="miter"/>
                    </v:oval>
                  </v:group>
                  <v:shape id="مربع نص 41" o:spid="_x0000_s152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" filled="f" stroked="f">
                    <v:textbox style="mso-fit-shape-to-text:t">
                      <w:txbxContent>
                        <w:p w14:paraId="535AC203" w14:textId="77777777" w:rsidR="00140525" w:rsidRDefault="00472051"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القدرة على اتخاذ القرارات الحاسمة</w:t>
                          </w:r>
                        </w:p>
                      </w:txbxContent>
                    </v:textbox>
                  </v:shape>
                </v:group>
                <v:shape id="صورة 54" o:spid="_x0000_s15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">
                  <v:imagedata r:id="rId85" o:title=""/>
                </v:shap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الذين لديهم قدرة على اتخاذ قرارات مدروسة وسريعة في الأوقات الحرجة.</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تقليل التردد الذي قد يبطئ عملية التغيير.</w:t>
      </w:r>
    </w:p>
    <w:p w:rsidR="00ED4D4F" w:rsidRPr="00812BC8" w:rsidRDefault="00ED4D4F" w:rsidP="00A019AD">
      <w:r w:rsidRPr="00812BC8">
        <w:rPr>
          <w:rtl/>
        </w:rPr>
        <w:t xml:space="preserve">  - إعطاء إشارات واضحة للموظفين بأن القائد يعرف ما يفعله.</w:t>
      </w:r>
    </w:p>
    <w:p w:rsidR="00ED4D4F" w:rsidRPr="00472051" w:rsidRDefault="00ED4D4F" w:rsidP="00A019AD">
      <w:pPr>
        <w:rPr>
          <w:b/>
          <w:bCs/>
          <w:color w:val="168489"/>
        </w:rPr>
      </w:pPr>
      <w:r w:rsidRPr="00472051">
        <w:rPr>
          <w:b/>
          <w:bCs/>
          <w:color w:val="168489"/>
          <w:rtl/>
        </w:rPr>
        <w:t xml:space="preserve"> أدوات وأساليب لإلهام الموظفين خلال التغيير</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 xml:space="preserve">الاجتماعات الدورية: </w:t>
      </w:r>
      <w:r w:rsidRPr="00472051">
        <w:rPr>
          <w:rFonts w:ascii="Sakkal Majalla" w:hAnsi="Sakkal Majalla" w:cs="Sakkal Majalla"/>
          <w:sz w:val="34"/>
          <w:szCs w:val="34"/>
          <w:rtl/>
        </w:rPr>
        <w:t>نظيم اجتماعات دورية لشرح تقدم عملية التغيير والإجابة عن الأسئلة.</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الاستطلاعات والتغذية الراجعة:</w:t>
      </w:r>
      <w:r w:rsidRPr="00472051">
        <w:rPr>
          <w:rFonts w:ascii="Sakkal Majalla" w:hAnsi="Sakkal Majalla" w:cs="Sakkal Majalla"/>
          <w:sz w:val="34"/>
          <w:szCs w:val="34"/>
          <w:rtl/>
        </w:rPr>
        <w:t xml:space="preserve"> إجراء استطلاعات لمعرفة مشاعر الموظفين تجاه التغيير.</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استخدام التكنولوجيا:</w:t>
      </w:r>
      <w:r w:rsidRPr="00472051">
        <w:rPr>
          <w:rFonts w:ascii="Sakkal Majalla" w:hAnsi="Sakkal Majalla" w:cs="Sakkal Majalla"/>
          <w:sz w:val="34"/>
          <w:szCs w:val="34"/>
          <w:rtl/>
        </w:rPr>
        <w:t xml:space="preserve"> استغلال الأدوات الرقمية مثل لوحات الإعلانات الافتراضية أو تطبيقات الاتصال لنقل الرسائل الإيجابية.</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بناء فرق دعم داخلية:</w:t>
      </w:r>
      <w:r w:rsidRPr="00472051">
        <w:rPr>
          <w:rFonts w:ascii="Sakkal Majalla" w:hAnsi="Sakkal Majalla" w:cs="Sakkal Majalla"/>
          <w:sz w:val="34"/>
          <w:szCs w:val="34"/>
          <w:rtl/>
        </w:rPr>
        <w:t xml:space="preserve"> إنشاء فرق عمل من الموظفين المتحمسين للتغيير ليكونوا سفراء للتغيير داخل المؤسسة.</w:t>
      </w:r>
    </w:p>
    <w:p w:rsidR="00CB5405" w:rsidRPr="00CB5405" w:rsidRDefault="00CB5405" w:rsidP="00CB5405">
      <w:pPr>
        <w:pageBreakBefore/>
        <w:rPr>
          <w:rtl/>
          <w:lang w:bidi="ar-EG"/>
        </w:rPr>
      </w:pPr>
      <w:r w:rsidRPr="00CB5405">
        <w:rPr>
          <w:noProof/>
        </w:rPr>
        <w:lastRenderedPageBreak/>
        <mc:AlternateContent>
          <mc:Choice Requires="wpg">
            <w:drawing>
              <wp:inline distT="0" distB="0" distL="0" distR="0" wp14:anchorId="66DB0290" wp14:editId="7AFE4479">
                <wp:extent cx="5633504" cy="593062"/>
                <wp:effectExtent l="0" t="0" r="5715" b="0"/>
                <wp:docPr id="5893729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0930147" name="Rectangle 37093014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4539546" name="Rectangle 61453954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634746" name="TextBox 7"/>
                        <wps:cNvSpPr txBox="1"/>
                        <wps:spPr>
                          <a:xfrm>
                            <a:off x="1796583" y="0"/>
                            <a:ext cx="4386580" cy="536575"/>
                          </a:xfrm>
                          <a:prstGeom prst="rect">
                            <a:avLst/>
                          </a:prstGeom>
                          <a:noFill/>
                        </wps:spPr>
                        <wps:txbx>
                          <w:txbxContent>
                            <w:p w:rsidR="00CB5405" w:rsidRDefault="00CB5405" w:rsidP="00CB540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DB0290" id="_x0000_s152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">
                <v:rect id="Rectangle 370930147" o:spid="_x0000_s152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" fillcolor="#f2f2f2 [3052]" stroked="f" strokeweight="1pt"/>
                <v:rect id="Rectangle 614539546" o:spid="_x0000_s152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" fillcolor="#168489" stroked="f" strokeweight="1pt"/>
                <v:shape id="TextBox 7" o:spid="_x0000_s152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" filled="f" stroked="f">
                  <v:textbox>
                    <w:txbxContent>
                      <w:p w14:paraId="1B927593" w14:textId="77777777" w:rsidR="00CB5405" w:rsidRDefault="00CB5405" w:rsidP="00CB540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CB5405" w:rsidRPr="00CB5405" w:rsidRDefault="00CB5405" w:rsidP="00CB5405"/>
    <w:p w:rsidR="00CB5405" w:rsidRPr="00CB5405" w:rsidRDefault="00CB5405" w:rsidP="00CB5405"/>
    <w:p w:rsidR="00CB5405" w:rsidRPr="00CB5405" w:rsidRDefault="00F221DB" w:rsidP="00CB5405">
      <w:pPr>
        <w:rPr>
          <w:color w:val="168489"/>
        </w:rPr>
      </w:pPr>
      <w:hyperlink r:id="rId119" w:history="1">
        <w:r w:rsidR="00CB5405" w:rsidRPr="00F221DB">
          <w:rPr>
            <w:rStyle w:val="Hyperlink"/>
            <w:rtl/>
          </w:rPr>
          <w:t>تم في هذه الجلسة مناقشة المواضيع والأفكار الآتية:</w:t>
        </w:r>
      </w:hyperlink>
    </w:p>
    <w:p w:rsidR="00CB5405" w:rsidRPr="00CB5405" w:rsidRDefault="00CB5405" w:rsidP="00CB5405">
      <w:pPr>
        <w:numPr>
          <w:ilvl w:val="0"/>
          <w:numId w:val="20"/>
        </w:numPr>
      </w:pPr>
      <w:r w:rsidRPr="00CB5405">
        <w:rPr>
          <w:rtl/>
        </w:rPr>
        <w:t>بناء عقلية التقبّل للتغيير "استراتيجيات تغيير طريقة تفكير الموظفين والقادة تجاه التغيير".</w:t>
      </w:r>
    </w:p>
    <w:p w:rsidR="00CB5405" w:rsidRPr="00CB5405" w:rsidRDefault="00CB5405" w:rsidP="00CB5405">
      <w:pPr>
        <w:numPr>
          <w:ilvl w:val="0"/>
          <w:numId w:val="20"/>
        </w:numPr>
      </w:pPr>
      <w:r w:rsidRPr="00CB5405">
        <w:rPr>
          <w:rtl/>
        </w:rPr>
        <w:t>الأسباب التي تجعل الموظفين والقادة يقاومون التغيير الرقمي، وكيفية التعامل معها.</w:t>
      </w:r>
    </w:p>
    <w:p w:rsidR="00CB5405" w:rsidRPr="00CB5405" w:rsidRDefault="00CB5405" w:rsidP="00CB5405">
      <w:pPr>
        <w:numPr>
          <w:ilvl w:val="0"/>
          <w:numId w:val="20"/>
        </w:numPr>
        <w:rPr>
          <w:rtl/>
        </w:rPr>
      </w:pPr>
      <w:r w:rsidRPr="00CB5405">
        <w:rPr>
          <w:rtl/>
        </w:rPr>
        <w:t>التواصل الفعّال لقيادة التغيير.</w:t>
      </w:r>
    </w:p>
    <w:p w:rsidR="00CB5405" w:rsidRPr="00CB5405" w:rsidRDefault="00CB5405" w:rsidP="00CB5405">
      <w:pPr>
        <w:numPr>
          <w:ilvl w:val="0"/>
          <w:numId w:val="20"/>
        </w:numPr>
        <w:rPr>
          <w:rtl/>
        </w:rPr>
      </w:pPr>
      <w:r w:rsidRPr="00CB5405">
        <w:rPr>
          <w:rtl/>
        </w:rPr>
        <w:t>عقلية القادة في قيادة التغيير وإلهام الموظفين.</w:t>
      </w:r>
    </w:p>
    <w:p w:rsidR="00CB5405" w:rsidRPr="00CB5405" w:rsidRDefault="00CB5405" w:rsidP="00CB5405">
      <w:pPr>
        <w:rPr>
          <w:b/>
          <w:bCs/>
          <w:rtl/>
        </w:rPr>
      </w:pPr>
    </w:p>
    <w:p w:rsidR="00CB5405" w:rsidRPr="00CB5405" w:rsidRDefault="00CB5405" w:rsidP="00CB5405">
      <w:pPr>
        <w:rPr>
          <w:rtl/>
        </w:rPr>
      </w:pPr>
    </w:p>
    <w:p w:rsidR="00CB5405" w:rsidRPr="00CB5405" w:rsidRDefault="00CB5405" w:rsidP="00CB5405">
      <w:pPr>
        <w:rPr>
          <w:rtl/>
        </w:rPr>
      </w:pPr>
    </w:p>
    <w:p w:rsidR="00CB5405" w:rsidRPr="00CB5405" w:rsidRDefault="00CB5405" w:rsidP="00CB5405">
      <w:pPr>
        <w:jc w:val="center"/>
        <w:rPr>
          <w:lang w:val="en-GB"/>
        </w:rPr>
      </w:pPr>
      <w:r w:rsidRPr="00CB5405">
        <w:rPr>
          <w:noProof/>
        </w:rPr>
        <w:drawing>
          <wp:inline distT="0" distB="0" distL="0" distR="0" wp14:anchorId="0795C0F5" wp14:editId="1718392B">
            <wp:extent cx="1219200" cy="1219200"/>
            <wp:effectExtent l="0" t="0" r="0" b="0"/>
            <wp:docPr id="1163933982"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B5405" w:rsidRDefault="00CB5405" w:rsidP="00CB5405"/>
    <w:p w:rsidR="00ED4D4F" w:rsidRDefault="00ED4D4F" w:rsidP="00ED4D4F">
      <w:pPr>
        <w:rPr>
          <w:rtl/>
        </w:rPr>
      </w:pPr>
    </w:p>
    <w:p w:rsidR="00BD5495" w:rsidRDefault="00BD5495" w:rsidP="002A078C">
      <w:pPr>
        <w:rPr>
          <w:rFonts w:ascii="Sakkal Majalla" w:hAnsi="Sakkal Majalla"/>
          <w:sz w:val="34"/>
          <w:rtl/>
          <w:lang w:bidi="ar-EG"/>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21"/>
          <w:footerReference w:type="first" r:id="rId122"/>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1755E903" wp14:editId="55D8C904">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78A48FBE" wp14:editId="5C2B5E70">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06D2D69E" wp14:editId="61801C66">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تحويل الثقافة التنظيمية لتكون مرنة ومستعدة للتغيير.</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السلوكيّات الجديدة التي يجب على الموظفين تبنيها لدعم التغيير.</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كيفية بناء فرق ديناميكية وملهمة جاهزة للتفاعل مع التغيير الرقمي.</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كيف تكون المايسترو الفذ لقيادة التغيير في التحول الرقمي؟</w:t>
            </w:r>
          </w:p>
          <w:p w:rsidR="00F01FA2" w:rsidRPr="00041E68" w:rsidRDefault="00697EE7" w:rsidP="00697EE7">
            <w:pPr>
              <w:pStyle w:val="ListParagraph"/>
              <w:numPr>
                <w:ilvl w:val="0"/>
                <w:numId w:val="8"/>
              </w:numPr>
              <w:spacing w:after="0" w:line="276" w:lineRule="auto"/>
              <w:jc w:val="lowKashida"/>
              <w:rPr>
                <w:rFonts w:ascii="Adobe Arabic" w:eastAsia="Calibri" w:hAnsi="Adobe Arabic" w:cs="Adobe Arabic"/>
                <w:b/>
                <w:bCs/>
                <w:color w:val="0D0D0D" w:themeColor="text1" w:themeTint="F2"/>
                <w:sz w:val="34"/>
                <w:szCs w:val="34"/>
                <w:rtl/>
                <w:lang w:bidi="ar-EG"/>
              </w:rPr>
            </w:pPr>
            <w:r w:rsidRPr="00697EE7">
              <w:rPr>
                <w:rFonts w:ascii="Adobe Arabic" w:eastAsia="Calibri" w:hAnsi="Adobe Arabic" w:cs="Adobe Arabic"/>
                <w:color w:val="0D0D0D" w:themeColor="text1" w:themeTint="F2"/>
                <w:sz w:val="24"/>
                <w:szCs w:val="24"/>
                <w:rtl/>
                <w:lang w:bidi="ar-EG"/>
              </w:rPr>
              <w:t>الخاتمة.</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0ACE6D51" wp14:editId="2C44845C">
                <wp:simplePos x="0" y="0"/>
                <wp:positionH relativeFrom="column">
                  <wp:posOffset>0</wp:posOffset>
                </wp:positionH>
                <wp:positionV relativeFrom="paragraph">
                  <wp:posOffset>-464024</wp:posOffset>
                </wp:positionV>
                <wp:extent cx="6476004" cy="7096799"/>
                <wp:effectExtent l="0" t="0" r="0" b="0"/>
                <wp:wrapNone/>
                <wp:docPr id="175" name="Group 175"/>
                <wp:cNvGraphicFramePr/>
                <a:graphic xmlns:a="http://schemas.openxmlformats.org/drawingml/2006/main">
                  <a:graphicData uri="http://schemas.microsoft.com/office/word/2010/wordprocessingGroup">
                    <wpg:wgp>
                      <wpg:cNvGrpSpPr/>
                      <wpg:grpSpPr>
                        <a:xfrm>
                          <a:off x="0" y="0"/>
                          <a:ext cx="6476004" cy="7096799"/>
                          <a:chOff x="-122830" y="0"/>
                          <a:chExt cx="6476004" cy="7096799"/>
                        </a:xfrm>
                      </wpg:grpSpPr>
                      <wpg:grpSp>
                        <wpg:cNvPr id="176" name="Group 176"/>
                        <wpg:cNvGrpSpPr/>
                        <wpg:grpSpPr>
                          <a:xfrm>
                            <a:off x="-122830" y="2571750"/>
                            <a:ext cx="5709524" cy="4525049"/>
                            <a:chOff x="-284761" y="0"/>
                            <a:chExt cx="5709600" cy="4525370"/>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01FA2" w:rsidRPr="00BC6FB1" w:rsidRDefault="00F221DB" w:rsidP="00F221DB">
                                  <w:pPr>
                                    <w:jc w:val="center"/>
                                    <w:rPr>
                                      <w:rFonts w:ascii="Adobe Arabic" w:eastAsia="GE Dinar One" w:hAnsi="Adobe Arabic" w:cs="Adobe Arabic"/>
                                      <w:b/>
                                      <w:bCs/>
                                      <w:color w:val="000000"/>
                                      <w:kern w:val="24"/>
                                      <w:sz w:val="44"/>
                                      <w:szCs w:val="44"/>
                                      <w:lang w:bidi="ar-SY"/>
                                    </w:rPr>
                                  </w:pPr>
                                  <w:hyperlink r:id="rId123" w:history="1">
                                    <w:r w:rsidR="00F01FA2" w:rsidRPr="00F221DB">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01FA2" w:rsidRPr="00BC6FB1" w:rsidRDefault="00F221DB" w:rsidP="00F221DB">
                                  <w:pPr>
                                    <w:jc w:val="center"/>
                                    <w:rPr>
                                      <w:rFonts w:ascii="Adobe Arabic" w:eastAsia="GE Dinar One" w:hAnsi="Adobe Arabic" w:cs="Adobe Arabic"/>
                                      <w:b/>
                                      <w:bCs/>
                                      <w:color w:val="000000"/>
                                      <w:kern w:val="24"/>
                                      <w:sz w:val="44"/>
                                      <w:szCs w:val="44"/>
                                      <w:lang w:bidi="ar-SY"/>
                                    </w:rPr>
                                  </w:pPr>
                                  <w:hyperlink r:id="rId124" w:history="1">
                                    <w:r w:rsidR="00F01FA2" w:rsidRPr="00F221DB">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717786" y="874163"/>
                              <a:ext cx="2707053" cy="3288056"/>
                            </a:xfrm>
                            <a:prstGeom prst="rect">
                              <a:avLst/>
                            </a:prstGeom>
                            <a:noFill/>
                            <a:ln w="6350">
                              <a:noFill/>
                            </a:ln>
                          </wps:spPr>
                          <wps:txbx>
                            <w:txbxContent>
                              <w:p w:rsidR="002C04B9" w:rsidRPr="002C04B9" w:rsidRDefault="002C04B9" w:rsidP="00697EE7">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مناقشة كيفية تحويل الثقافة التنظيمية لتكون مرنة ومستعدة للتغيير.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تحديد السلوكيّات الجديدة التي يجب على الموظفين تبنيها لدعم التغيير.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توضيح كيفية بناء فرق ديناميكية وملهمة جاهزة للتفاعل مع التغيير الرقمي.</w:t>
                                </w:r>
                              </w:p>
                              <w:p w:rsidR="00F01FA2" w:rsidRPr="00697EE7" w:rsidRDefault="00697EE7" w:rsidP="00697EE7">
                                <w:pPr>
                                  <w:pStyle w:val="ListParagraph"/>
                                  <w:numPr>
                                    <w:ilvl w:val="0"/>
                                    <w:numId w:val="7"/>
                                  </w:numPr>
                                  <w:spacing w:line="276" w:lineRule="auto"/>
                                  <w:rPr>
                                    <w:rFonts w:ascii="Adobe Arabic" w:eastAsia="GE Dinar One" w:hAnsi="Adobe Arabic" w:cs="Adobe Arabic"/>
                                    <w:color w:val="000000"/>
                                    <w:kern w:val="24"/>
                                    <w:sz w:val="32"/>
                                    <w:szCs w:val="32"/>
                                    <w:lang w:bidi="ar-SY"/>
                                  </w:rPr>
                                </w:pPr>
                                <w:r w:rsidRPr="00697EE7">
                                  <w:rPr>
                                    <w:rFonts w:ascii="Adobe Arabic" w:eastAsia="GE Dinar One" w:hAnsi="Adobe Arabic" w:cs="Adobe Arabic"/>
                                    <w:color w:val="000000"/>
                                    <w:kern w:val="24"/>
                                    <w:sz w:val="32"/>
                                    <w:szCs w:val="32"/>
                                    <w:rtl/>
                                    <w:lang w:bidi="ar-SY"/>
                                  </w:rPr>
                                  <w:t>اتخاذ الخطوات اللازمة لتقمّص دور المايسترو الفذ لقيادة التغيير في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84761" y="874518"/>
                              <a:ext cx="2540552" cy="3650852"/>
                            </a:xfrm>
                            <a:prstGeom prst="rect">
                              <a:avLst/>
                            </a:prstGeom>
                            <a:noFill/>
                            <a:ln w="6350">
                              <a:noFill/>
                            </a:ln>
                          </wps:spPr>
                          <wps:txbx>
                            <w:txbxContent>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مشاهدة فيديو تدريبي.</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تحويل الثقافة التنظيمية لتكون مرنة ومستعدة للتغيير.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السلوكيّات الجديدة التي يجب على الموظفين تبنيها لدعم التغيير.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كيفية بناء فرق ديناميكية وملهمة جاهزة للتفاعل مع التغيير الرقمي.</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 تكون المايسترو الفذ لقيادة التغيير في التحول الرقمي؟</w:t>
                                </w:r>
                              </w:p>
                              <w:p w:rsidR="00F01FA2" w:rsidRPr="000F32C7" w:rsidRDefault="00697EE7" w:rsidP="00697EE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97EE7">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5"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rsidR="00F01FA2" w:rsidRPr="00F01FA2" w:rsidRDefault="00697EE7" w:rsidP="00F221DB">
                                <w:pPr>
                                  <w:jc w:val="center"/>
                                  <w:rPr>
                                    <w:rFonts w:ascii="Adobe Arabic" w:eastAsia="GE Dinar One" w:hAnsi="Adobe Arabic" w:cs="Adobe Arabic"/>
                                    <w:b/>
                                    <w:bCs/>
                                    <w:kern w:val="24"/>
                                    <w:sz w:val="56"/>
                                    <w:szCs w:val="56"/>
                                    <w:lang w:bidi="ar-SY"/>
                                  </w:rPr>
                                </w:pPr>
                                <w:r w:rsidRPr="00697EE7">
                                  <w:rPr>
                                    <w:rFonts w:ascii="Adobe Arabic" w:eastAsia="GE Dinar One" w:hAnsi="Adobe Arabic" w:cs="Adobe Arabic"/>
                                    <w:b/>
                                    <w:bCs/>
                                    <w:kern w:val="24"/>
                                    <w:sz w:val="56"/>
                                    <w:szCs w:val="56"/>
                                    <w:rtl/>
                                    <w:lang w:bidi="ar-SY"/>
                                  </w:rPr>
                                  <w:t>الثقافة التنظيمية والسلوك في التحول الرقمي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75" o:spid="_x0000_s1528" style="position:absolute;left:0;text-align:left;margin-left:0;margin-top:-36.55pt;width:509.9pt;height:558.8pt;z-index:252773376;mso-position-horizontal-relative:text;mso-position-vertical-relative:text;mso-width-relative:margin;mso-height-relative:margin" coordorigin="-1228" coordsize="64760,70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s7O40FHSAAAA/3RSTlM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">
                <v:group id="Group 176" o:spid="_x0000_s1529" style="position:absolute;left:-1228;top:25717;width:57094;height:45250" coordorigin="-2847" coordsize="57096,4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53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53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53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53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46" o:title="Target " gain="19661f" blacklevel="22938f"/>
                      </v:shape>
                    </v:group>
                    <v:shape id="TextBox 34" o:spid="_x0000_s153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01FA2" w:rsidRPr="00BC6FB1" w:rsidRDefault="00F221DB" w:rsidP="00F221DB">
                            <w:pPr>
                              <w:jc w:val="center"/>
                              <w:rPr>
                                <w:rFonts w:ascii="Adobe Arabic" w:eastAsia="GE Dinar One" w:hAnsi="Adobe Arabic" w:cs="Adobe Arabic"/>
                                <w:b/>
                                <w:bCs/>
                                <w:color w:val="000000"/>
                                <w:kern w:val="24"/>
                                <w:sz w:val="44"/>
                                <w:szCs w:val="44"/>
                                <w:lang w:bidi="ar-SY"/>
                              </w:rPr>
                            </w:pPr>
                            <w:hyperlink r:id="rId125" w:history="1">
                              <w:r w:rsidR="00F01FA2" w:rsidRPr="00F221DB">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53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53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53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01FA2" w:rsidRPr="00BC6FB1" w:rsidRDefault="00F221DB" w:rsidP="00F221DB">
                            <w:pPr>
                              <w:jc w:val="center"/>
                              <w:rPr>
                                <w:rFonts w:ascii="Adobe Arabic" w:eastAsia="GE Dinar One" w:hAnsi="Adobe Arabic" w:cs="Adobe Arabic"/>
                                <w:b/>
                                <w:bCs/>
                                <w:color w:val="000000"/>
                                <w:kern w:val="24"/>
                                <w:sz w:val="44"/>
                                <w:szCs w:val="44"/>
                                <w:lang w:bidi="ar-SY"/>
                              </w:rPr>
                            </w:pPr>
                            <w:hyperlink r:id="rId126" w:history="1">
                              <w:r w:rsidR="00F01FA2" w:rsidRPr="00F221DB">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53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49" o:title="Note " gain="19661f" blacklevel="22938f"/>
                    </v:shape>
                  </v:group>
                  <v:shape id="Text Box 1451488579" o:spid="_x0000_s1539" type="#_x0000_t202" style="position:absolute;left:27177;top:8741;width:27071;height:32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2C04B9" w:rsidRPr="002C04B9" w:rsidRDefault="002C04B9" w:rsidP="00697EE7">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مناقشة كيفية تحويل الثقافة التنظيمية لتكون مرنة ومستعدة للتغيير.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تحديد السلوكيّات الجديدة التي يجب على الموظفين تبنيها لدعم التغيير.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توضيح كيفية بناء فرق ديناميكية وملهمة جاهزة للتفاعل مع التغيير الرقمي.</w:t>
                          </w:r>
                        </w:p>
                        <w:p w:rsidR="00F01FA2" w:rsidRPr="00697EE7" w:rsidRDefault="00697EE7" w:rsidP="00697EE7">
                          <w:pPr>
                            <w:pStyle w:val="ListParagraph"/>
                            <w:numPr>
                              <w:ilvl w:val="0"/>
                              <w:numId w:val="7"/>
                            </w:numPr>
                            <w:spacing w:line="276" w:lineRule="auto"/>
                            <w:rPr>
                              <w:rFonts w:ascii="Adobe Arabic" w:eastAsia="GE Dinar One" w:hAnsi="Adobe Arabic" w:cs="Adobe Arabic"/>
                              <w:color w:val="000000"/>
                              <w:kern w:val="24"/>
                              <w:sz w:val="32"/>
                              <w:szCs w:val="32"/>
                              <w:lang w:bidi="ar-SY"/>
                            </w:rPr>
                          </w:pPr>
                          <w:r w:rsidRPr="00697EE7">
                            <w:rPr>
                              <w:rFonts w:ascii="Adobe Arabic" w:eastAsia="GE Dinar One" w:hAnsi="Adobe Arabic" w:cs="Adobe Arabic"/>
                              <w:color w:val="000000"/>
                              <w:kern w:val="24"/>
                              <w:sz w:val="32"/>
                              <w:szCs w:val="32"/>
                              <w:rtl/>
                              <w:lang w:bidi="ar-SY"/>
                            </w:rPr>
                            <w:t>اتخاذ الخطوات اللازمة لتقمّص دور المايسترو الفذ لقيادة التغيير في التحول الرقمي.</w:t>
                          </w:r>
                        </w:p>
                      </w:txbxContent>
                    </v:textbox>
                  </v:shape>
                  <v:shape id="Text Box 1451488580" o:spid="_x0000_s1540" type="#_x0000_t202" style="position:absolute;left:-2847;top:8745;width:25404;height:36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مشاهدة فيديو تدريبي.</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تحويل الثقافة التنظيمية لتكون مرنة ومستعدة للتغيير.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السلوكيّات الجديدة التي يجب على الموظفين تبنيها لدعم التغيير.</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كيفية بناء فرق ديناميكية وملهمة جاهزة للتفاعل مع التغيير الرقمي.</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697EE7" w:rsidRPr="00697EE7" w:rsidRDefault="00697EE7"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 تكون المايسترو الفذ لقيادة التغيير في التحول الرقمي؟</w:t>
                          </w:r>
                        </w:p>
                        <w:p w:rsidR="00F01FA2" w:rsidRPr="000F32C7" w:rsidRDefault="00697EE7" w:rsidP="00697EE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97EE7">
                            <w:rPr>
                              <w:rFonts w:ascii="Adobe Arabic" w:eastAsia="GE Dinar One" w:hAnsi="Adobe Arabic" w:cs="Adobe Arabic"/>
                              <w:color w:val="000000"/>
                              <w:kern w:val="24"/>
                              <w:sz w:val="36"/>
                              <w:szCs w:val="36"/>
                              <w:rtl/>
                              <w:lang w:bidi="ar-SY"/>
                            </w:rPr>
                            <w:t>الخاتمة.</w:t>
                          </w:r>
                        </w:p>
                      </w:txbxContent>
                    </v:textbox>
                  </v:shape>
                </v:group>
                <v:group id="Group 1451488581" o:spid="_x0000_s154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54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0" o:title="Calendar " gain="19661f" blacklevel="22938f"/>
                    <v:path arrowok="t"/>
                  </v:shape>
                  <v:shape id="TextBox 34" o:spid="_x0000_s154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4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01FA2" w:rsidRPr="00F01FA2" w:rsidRDefault="00F01FA2" w:rsidP="00F221DB">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45"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F01FA2" w:rsidRPr="00F01FA2" w:rsidRDefault="00697EE7" w:rsidP="00F221DB">
                          <w:pPr>
                            <w:jc w:val="center"/>
                            <w:rPr>
                              <w:rFonts w:ascii="Adobe Arabic" w:eastAsia="GE Dinar One" w:hAnsi="Adobe Arabic" w:cs="Adobe Arabic"/>
                              <w:b/>
                              <w:bCs/>
                              <w:kern w:val="24"/>
                              <w:sz w:val="56"/>
                              <w:szCs w:val="56"/>
                              <w:lang w:bidi="ar-SY"/>
                            </w:rPr>
                          </w:pPr>
                          <w:r w:rsidRPr="00697EE7">
                            <w:rPr>
                              <w:rFonts w:ascii="Adobe Arabic" w:eastAsia="GE Dinar One" w:hAnsi="Adobe Arabic" w:cs="Adobe Arabic"/>
                              <w:b/>
                              <w:bCs/>
                              <w:kern w:val="24"/>
                              <w:sz w:val="56"/>
                              <w:szCs w:val="56"/>
                              <w:rtl/>
                              <w:lang w:bidi="ar-SY"/>
                            </w:rPr>
                            <w:t>الثقافة التنظيمية والسلوك في التحول الرقمي</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ED4D4F" w:rsidRDefault="00697EE7" w:rsidP="00ED4D4F">
      <w:pPr>
        <w:bidi w:val="0"/>
        <w:rPr>
          <w:rFonts w:ascii="Sakkal Majalla" w:hAnsi="Sakkal Majalla"/>
          <w:color w:val="002060"/>
          <w:sz w:val="34"/>
          <w:lang w:bidi="ar-SY"/>
        </w:rPr>
      </w:pPr>
      <w:r>
        <w:rPr>
          <w:noProof/>
        </w:rPr>
        <w:lastRenderedPageBreak/>
        <w:drawing>
          <wp:anchor distT="0" distB="0" distL="114300" distR="114300" simplePos="0" relativeHeight="252806144" behindDoc="0" locked="0" layoutInCell="1" allowOverlap="1" wp14:anchorId="5B967F48" wp14:editId="379DE066">
            <wp:simplePos x="0" y="0"/>
            <wp:positionH relativeFrom="margin">
              <wp:posOffset>4039397</wp:posOffset>
            </wp:positionH>
            <wp:positionV relativeFrom="paragraph">
              <wp:posOffset>148590</wp:posOffset>
            </wp:positionV>
            <wp:extent cx="1116330" cy="1116330"/>
            <wp:effectExtent l="0" t="0" r="7620" b="7620"/>
            <wp:wrapNone/>
            <wp:docPr id="61527369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16330" cy="1116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4D4F" w:rsidRPr="00F01FA2">
        <w:rPr>
          <w:rFonts w:ascii="Sakkal Majalla" w:hAnsi="Sakkal Majalla"/>
          <w:noProof/>
          <w:color w:val="002060"/>
          <w:sz w:val="34"/>
        </w:rPr>
        <mc:AlternateContent>
          <mc:Choice Requires="wpg">
            <w:drawing>
              <wp:inline distT="0" distB="0" distL="0" distR="0" wp14:anchorId="3EB66A78" wp14:editId="771F4705">
                <wp:extent cx="5239055" cy="1388331"/>
                <wp:effectExtent l="19050" t="19050" r="19050" b="21590"/>
                <wp:docPr id="63766099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553630445" name="Rectangle 1553630445"/>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935342" name="TextBox 36"/>
                        <wps:cNvSpPr txBox="1"/>
                        <wps:spPr>
                          <a:xfrm>
                            <a:off x="1305515" y="316344"/>
                            <a:ext cx="4178935" cy="377825"/>
                          </a:xfrm>
                          <a:prstGeom prst="rect">
                            <a:avLst/>
                          </a:prstGeom>
                          <a:grpFill/>
                        </wps:spPr>
                        <wps:txbx>
                          <w:txbxContent>
                            <w:p w:rsidR="00ED4D4F" w:rsidRDefault="00697EE7" w:rsidP="00697EE7">
                              <w:pPr>
                                <w:bidi w:val="0"/>
                                <w:jc w:val="center"/>
                                <w:rPr>
                                  <w:rFonts w:ascii="Adobe Arabic" w:eastAsia="Calibri" w:hAnsi="Adobe Arabic" w:cs="Adobe Arabic"/>
                                  <w:b/>
                                  <w:bCs/>
                                  <w:color w:val="168489"/>
                                  <w:kern w:val="24"/>
                                  <w:sz w:val="36"/>
                                  <w:szCs w:val="36"/>
                                  <w:lang w:bidi="ar-SY"/>
                                </w:rPr>
                              </w:pPr>
                              <w:r w:rsidRPr="00697EE7">
                                <w:rPr>
                                  <w:rFonts w:ascii="Adobe Arabic" w:eastAsia="Calibri" w:hAnsi="Adobe Arabic" w:cs="Adobe Arabic"/>
                                  <w:b/>
                                  <w:bCs/>
                                  <w:color w:val="168489"/>
                                  <w:kern w:val="24"/>
                                  <w:sz w:val="36"/>
                                  <w:szCs w:val="36"/>
                                  <w:rtl/>
                                  <w:lang w:bidi="ar-SY"/>
                                </w:rPr>
                                <w:t>القيادة الرقمية</w:t>
                              </w:r>
                            </w:p>
                          </w:txbxContent>
                        </wps:txbx>
                        <wps:bodyPr wrap="square">
                          <a:noAutofit/>
                        </wps:bodyPr>
                      </wps:wsp>
                      <wps:wsp>
                        <wps:cNvPr id="1340954865" name="TextBox 38"/>
                        <wps:cNvSpPr txBox="1"/>
                        <wps:spPr>
                          <a:xfrm>
                            <a:off x="973811" y="817161"/>
                            <a:ext cx="4833288" cy="417195"/>
                          </a:xfrm>
                          <a:prstGeom prst="rect">
                            <a:avLst/>
                          </a:prstGeom>
                          <a:grpFill/>
                        </wps:spPr>
                        <wps:txbx>
                          <w:txbxContent>
                            <w:p w:rsidR="00ED4D4F" w:rsidRPr="00854AF2" w:rsidRDefault="00ED4D4F" w:rsidP="00ED4D4F">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ED4D4F" w:rsidRDefault="00ED4D4F" w:rsidP="00ED4D4F">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EB66A78" id="_x0000_s1546"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">
                <v:rect id="Rectangle 1553630445" o:spid="_x0000_s1547"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" filled="f" strokecolor="#168489" strokeweight="2.25pt"/>
                <v:shape id="TextBox 36" o:spid="_x0000_s154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" filled="f" stroked="f">
                  <v:textbox>
                    <w:txbxContent>
                      <w:p w14:paraId="1B8E30BF" w14:textId="77777777" w:rsidR="00ED4D4F" w:rsidRDefault="00697EE7" w:rsidP="00697EE7">
                        <w:pPr>
                          <w:bidi w:val="0"/>
                          <w:jc w:val="center"/>
                          <w:rPr>
                            <w:rFonts w:ascii="Adobe Arabic" w:eastAsia="Calibri" w:hAnsi="Adobe Arabic" w:cs="Adobe Arabic"/>
                            <w:b/>
                            <w:bCs/>
                            <w:color w:val="168489"/>
                            <w:kern w:val="24"/>
                            <w:sz w:val="36"/>
                            <w:szCs w:val="36"/>
                            <w:lang w:bidi="ar-SY"/>
                          </w:rPr>
                        </w:pPr>
                        <w:r w:rsidRPr="00697EE7">
                          <w:rPr>
                            <w:rFonts w:ascii="Adobe Arabic" w:eastAsia="Calibri" w:hAnsi="Adobe Arabic" w:cs="Adobe Arabic"/>
                            <w:b/>
                            <w:bCs/>
                            <w:color w:val="168489"/>
                            <w:kern w:val="24"/>
                            <w:sz w:val="36"/>
                            <w:szCs w:val="36"/>
                            <w:rtl/>
                            <w:lang w:bidi="ar-SY"/>
                          </w:rPr>
                          <w:t>القيادة الرقمية</w:t>
                        </w:r>
                      </w:p>
                    </w:txbxContent>
                  </v:textbox>
                </v:shape>
                <v:shape id="TextBox 38" o:spid="_x0000_s154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" filled="f" stroked="f">
                  <v:textbox>
                    <w:txbxContent>
                      <w:p w14:paraId="0BF3F5F9" w14:textId="77777777" w:rsidR="00ED4D4F" w:rsidRPr="00854AF2" w:rsidRDefault="00ED4D4F" w:rsidP="00ED4D4F">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292FFD71" w14:textId="77777777" w:rsidR="00ED4D4F" w:rsidRDefault="00ED4D4F" w:rsidP="00ED4D4F">
                        <w:pPr>
                          <w:jc w:val="center"/>
                          <w:rPr>
                            <w:rFonts w:ascii="Sakkal Majalla" w:eastAsia="Calibri" w:hAnsi="Sakkal Majalla"/>
                            <w:b/>
                            <w:bCs/>
                            <w:color w:val="000000"/>
                            <w:kern w:val="24"/>
                            <w:sz w:val="32"/>
                            <w:szCs w:val="32"/>
                          </w:rPr>
                        </w:pPr>
                      </w:p>
                    </w:txbxContent>
                  </v:textbox>
                </v:shape>
                <w10:anchorlock/>
              </v:group>
            </w:pict>
          </mc:Fallback>
        </mc:AlternateContent>
      </w:r>
    </w:p>
    <w:p w:rsidR="00ED4D4F" w:rsidRDefault="00ED4D4F" w:rsidP="00ED4D4F">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5F48B53" wp14:editId="638E396C">
                <wp:extent cx="5731510" cy="895350"/>
                <wp:effectExtent l="0" t="0" r="21590" b="19050"/>
                <wp:docPr id="8059610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4134836"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08066114" name="مجموعة 39"/>
                        <wpg:cNvGrpSpPr/>
                        <wpg:grpSpPr>
                          <a:xfrm>
                            <a:off x="0" y="0"/>
                            <a:ext cx="5731510" cy="895350"/>
                            <a:chOff x="0" y="0"/>
                            <a:chExt cx="5878196" cy="918845"/>
                          </a:xfrm>
                        </wpg:grpSpPr>
                        <wpg:grpSp>
                          <wpg:cNvPr id="1759644906" name="مجموعة 40"/>
                          <wpg:cNvGrpSpPr/>
                          <wpg:grpSpPr>
                            <a:xfrm>
                              <a:off x="0" y="0"/>
                              <a:ext cx="5878196" cy="918845"/>
                              <a:chOff x="0" y="0"/>
                              <a:chExt cx="6240348" cy="919070"/>
                            </a:xfrm>
                          </wpg:grpSpPr>
                          <wpg:grpSp>
                            <wpg:cNvPr id="70279906" name="مجموعة 41"/>
                            <wpg:cNvGrpSpPr/>
                            <wpg:grpSpPr>
                              <a:xfrm>
                                <a:off x="0" y="169208"/>
                                <a:ext cx="5433072" cy="580613"/>
                                <a:chOff x="0" y="169208"/>
                                <a:chExt cx="5433072" cy="580613"/>
                              </a:xfrm>
                            </wpg:grpSpPr>
                            <wps:wsp>
                              <wps:cNvPr id="879952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4430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95490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061029" name="مربع نص 41"/>
                          <wps:cNvSpPr txBox="1"/>
                          <wps:spPr>
                            <a:xfrm>
                              <a:off x="204484" y="257055"/>
                              <a:ext cx="4616071" cy="387740"/>
                            </a:xfrm>
                            <a:prstGeom prst="rect">
                              <a:avLst/>
                            </a:prstGeom>
                            <a:noFill/>
                          </wps:spPr>
                          <wps:txbx>
                            <w:txbxContent>
                              <w:p w:rsidR="00ED4D4F" w:rsidRDefault="00CB5405" w:rsidP="00ED4D4F">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تحويل الثقافة التنظيمية لتكون مرنة ومستعدة للتغيير</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F48B53" id="_x0000_s15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O2xkOnBwAAtx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5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">
                  <v:imagedata r:id="rId59" o:title=""/>
                </v:shape>
                <v:group id="مجموعة 39" o:spid="_x0000_s15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">
                  <v:group id="مجموعة 40" o:spid="_x0000_s15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">
                    <v:group id="مجموعة 41" o:spid="_x0000_s15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">
                      <v:shape id="شكل حر 42" o:spid="_x0000_s15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" fillcolor="#168489" stroked="f" strokeweight="1pt">
                        <v:stroke joinstyle="miter"/>
                      </v:roundrect>
                    </v:group>
                    <v:oval id="شكل بيضاوي 44" o:spid="_x0000_s15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" filled="f" strokecolor="#a5a5a5 [2092]" strokeweight="1pt">
                      <v:stroke joinstyle="miter"/>
                    </v:oval>
                  </v:group>
                  <v:shape id="مربع نص 41" o:spid="_x0000_s155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" filled="f" stroked="f">
                    <v:textbox style="mso-fit-shape-to-text:t">
                      <w:txbxContent>
                        <w:p w14:paraId="65FC8275" w14:textId="77777777" w:rsidR="00ED4D4F" w:rsidRDefault="00CB5405" w:rsidP="00ED4D4F">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تحويل الثقافة التنظيمية لتكون مرنة ومستعدة للتغيير</w:t>
                          </w:r>
                        </w:p>
                      </w:txbxContent>
                    </v:textbox>
                  </v:shape>
                </v:group>
                <w10:anchorlock/>
              </v:group>
            </w:pict>
          </mc:Fallback>
        </mc:AlternateContent>
      </w:r>
    </w:p>
    <w:p w:rsidR="00697EE7" w:rsidRPr="00812BC8" w:rsidRDefault="00697EE7" w:rsidP="00140525">
      <w:r w:rsidRPr="00812BC8">
        <w:rPr>
          <w:rtl/>
        </w:rPr>
        <w:t>الثقافة التنظيمية هي العمود الفقري لأي مؤسسة، حيث تشكّل القيم والمعتقدات والممارسات التي تُوجّه سلوك الموظفين وتؤثر على طريقة تنفيذ العمل. ومع تسارع التغيير في بيئة الأعمال، أصبحت المؤسسات بحاجة إلى تبني ثقافة تنظيمية مرنة وقابلة للتكي</w:t>
      </w:r>
      <w:r>
        <w:rPr>
          <w:rFonts w:hint="cs"/>
          <w:rtl/>
        </w:rPr>
        <w:t>ّ</w:t>
      </w:r>
      <w:r w:rsidRPr="00812BC8">
        <w:rPr>
          <w:rtl/>
        </w:rPr>
        <w:t>ف مع التغيرات المستمرة. القدرة على تحويل الثقافة التنظيمية إلى ثقافة مستعدة للتغيير ليست مجرد ميزة تنافسية، بل ضرورة للبقاء والاستمرارية.</w:t>
      </w:r>
    </w:p>
    <w:p w:rsidR="00697EE7" w:rsidRDefault="00697EE7" w:rsidP="00CB5405">
      <w:pPr>
        <w:rPr>
          <w:color w:val="168489"/>
        </w:rPr>
      </w:pPr>
      <w:r w:rsidRPr="00CB5405">
        <w:rPr>
          <w:color w:val="168489"/>
          <w:rtl/>
        </w:rPr>
        <w:t xml:space="preserve"> </w:t>
      </w:r>
      <w:hyperlink r:id="rId128" w:history="1">
        <w:r w:rsidRPr="00F221DB">
          <w:rPr>
            <w:rStyle w:val="Hyperlink"/>
            <w:rtl/>
          </w:rPr>
          <w:t>لماذا تحتاج المؤسسات إلى ثقافة مرنة ومستعدة للتغيير؟</w:t>
        </w:r>
      </w:hyperlink>
    </w:p>
    <w:p w:rsidR="00CB5405" w:rsidRPr="00CB5405" w:rsidRDefault="00CB5405" w:rsidP="00CB5405">
      <w:pPr>
        <w:bidi w:val="0"/>
        <w:rPr>
          <w:color w:val="168489"/>
        </w:rPr>
      </w:pPr>
      <w:r w:rsidRPr="00CB5405">
        <w:rPr>
          <w:noProof/>
          <w:color w:val="168489"/>
        </w:rPr>
        <mc:AlternateContent>
          <mc:Choice Requires="wpg">
            <w:drawing>
              <wp:inline distT="0" distB="0" distL="0" distR="0" wp14:anchorId="184FEC3C" wp14:editId="4D268566">
                <wp:extent cx="5758719" cy="1835618"/>
                <wp:effectExtent l="0" t="0" r="13970" b="0"/>
                <wp:docPr id="12" name="Group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031A36F-6871-769A-1448-287C3229D97B}"/>
                    </a:ext>
                  </a:extLst>
                </wp:docPr>
                <wp:cNvGraphicFramePr/>
                <a:graphic xmlns:a="http://schemas.openxmlformats.org/drawingml/2006/main">
                  <a:graphicData uri="http://schemas.microsoft.com/office/word/2010/wordprocessingGroup">
                    <wpg:wgp>
                      <wpg:cNvGrpSpPr/>
                      <wpg:grpSpPr>
                        <a:xfrm>
                          <a:off x="0" y="0"/>
                          <a:ext cx="5758719" cy="1835618"/>
                          <a:chOff x="-115280" y="0"/>
                          <a:chExt cx="5758719" cy="1835618"/>
                        </a:xfrm>
                      </wpg:grpSpPr>
                      <wpg:grpSp>
                        <wpg:cNvPr id="2015836680" name="Group 20158366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6C18A4-4C2A-4D7A-862C-EBA42B405B50}"/>
                            </a:ext>
                          </a:extLst>
                        </wpg:cNvPr>
                        <wpg:cNvGrpSpPr/>
                        <wpg:grpSpPr>
                          <a:xfrm>
                            <a:off x="-115280" y="0"/>
                            <a:ext cx="1587822" cy="1835315"/>
                            <a:chOff x="-115280" y="0"/>
                            <a:chExt cx="1587822" cy="1835315"/>
                          </a:xfrm>
                        </wpg:grpSpPr>
                        <wps:wsp>
                          <wps:cNvPr id="572441420" name="Freeform: Shape 5724414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9909B8-7BA1-4B73-BEAC-46896A01BE32}"/>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3610468"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CCE13C4-DB58-4BA9-BC86-BE90F8640302}"/>
                              </a:ext>
                            </a:extLst>
                          </wps:cNvPr>
                          <wps:cNvSpPr txBox="1"/>
                          <wps:spPr>
                            <a:xfrm>
                              <a:off x="402418" y="0"/>
                              <a:ext cx="646430" cy="733425"/>
                            </a:xfrm>
                            <a:prstGeom prst="rect">
                              <a:avLst/>
                            </a:prstGeom>
                            <a:noFill/>
                          </wps:spPr>
                          <wps:txbx>
                            <w:txbxContent>
                              <w:p w:rsidR="00CB5405" w:rsidRDefault="00CB5405" w:rsidP="00CB540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72605276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BEBFDA-675E-40E9-B66E-E48C72559D9A}"/>
                              </a:ext>
                            </a:extLst>
                          </wps:cNvPr>
                          <wps:cNvSpPr txBox="1"/>
                          <wps:spPr>
                            <a:xfrm>
                              <a:off x="-115280" y="1187380"/>
                              <a:ext cx="1587822" cy="647935"/>
                            </a:xfrm>
                            <a:prstGeom prst="rect">
                              <a:avLst/>
                            </a:prstGeom>
                            <a:noFill/>
                          </wps:spPr>
                          <wps:txbx>
                            <w:txbxContent>
                              <w:p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الاستجابة لاحتياجات العملاء</w:t>
                                </w:r>
                              </w:p>
                            </w:txbxContent>
                          </wps:txbx>
                          <wps:bodyPr wrap="square" rtlCol="1">
                            <a:noAutofit/>
                          </wps:bodyPr>
                        </wps:wsp>
                      </wpg:grpSp>
                      <wpg:grpSp>
                        <wpg:cNvPr id="1849379506" name="Group 18493795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8563CC-A764-48F0-A2C7-C06EE514314E}"/>
                            </a:ext>
                          </a:extLst>
                        </wpg:cNvPr>
                        <wpg:cNvGrpSpPr/>
                        <wpg:grpSpPr>
                          <a:xfrm>
                            <a:off x="1411714" y="0"/>
                            <a:ext cx="4231725" cy="1835618"/>
                            <a:chOff x="1411714" y="0"/>
                            <a:chExt cx="4231725" cy="1835618"/>
                          </a:xfrm>
                        </wpg:grpSpPr>
                        <wpg:grpSp>
                          <wpg:cNvPr id="760885837" name="Group 7608858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E543D6-8ED0-4952-9A5C-0AB57D8D77B7}"/>
                              </a:ext>
                            </a:extLst>
                          </wpg:cNvPr>
                          <wpg:cNvGrpSpPr/>
                          <wpg:grpSpPr>
                            <a:xfrm>
                              <a:off x="4286131" y="0"/>
                              <a:ext cx="1357308" cy="1835618"/>
                              <a:chOff x="4286131" y="0"/>
                              <a:chExt cx="1357308" cy="1835618"/>
                            </a:xfrm>
                          </wpg:grpSpPr>
                          <wps:wsp>
                            <wps:cNvPr id="791877266" name="Freeform: Shape 7918772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CFB074-C01E-4532-8095-E9C4096FAF20}"/>
                                </a:ext>
                              </a:extLst>
                            </wps:cNvPr>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58858726"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A88352-99F5-49E5-AF4C-99FE5017DA5B}"/>
                                </a:ext>
                              </a:extLst>
                            </wps:cNvPr>
                            <wps:cNvSpPr txBox="1"/>
                            <wps:spPr>
                              <a:xfrm>
                                <a:off x="4688402" y="0"/>
                                <a:ext cx="785495" cy="733425"/>
                              </a:xfrm>
                              <a:prstGeom prst="rect">
                                <a:avLst/>
                              </a:prstGeom>
                              <a:noFill/>
                            </wps:spPr>
                            <wps:txbx>
                              <w:txbxContent>
                                <w:p w:rsidR="00CB5405" w:rsidRDefault="00CB5405" w:rsidP="00CB540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47878644"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9B2887-9177-47D6-BA33-EFFBC20425F3}"/>
                                </a:ext>
                              </a:extLst>
                            </wps:cNvPr>
                            <wps:cNvSpPr txBox="1"/>
                            <wps:spPr>
                              <a:xfrm>
                                <a:off x="4286131" y="1187683"/>
                                <a:ext cx="1357308" cy="647935"/>
                              </a:xfrm>
                              <a:prstGeom prst="rect">
                                <a:avLst/>
                              </a:prstGeom>
                              <a:noFill/>
                            </wps:spPr>
                            <wps:txbx>
                              <w:txbxContent>
                                <w:p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التكيف مع التحولات السريعة</w:t>
                                  </w:r>
                                </w:p>
                              </w:txbxContent>
                            </wps:txbx>
                            <wps:bodyPr wrap="square" rtlCol="1">
                              <a:noAutofit/>
                            </wps:bodyPr>
                          </wps:wsp>
                        </wpg:grpSp>
                        <wpg:grpSp>
                          <wpg:cNvPr id="321290210" name="Group 3212902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644FAB-BF6A-40FB-8CC4-2B64C1F0D985}"/>
                              </a:ext>
                            </a:extLst>
                          </wpg:cNvPr>
                          <wpg:cNvGrpSpPr/>
                          <wpg:grpSpPr>
                            <a:xfrm>
                              <a:off x="2763582" y="0"/>
                              <a:ext cx="1522280" cy="1835149"/>
                              <a:chOff x="2763582" y="0"/>
                              <a:chExt cx="1522280" cy="1835149"/>
                            </a:xfrm>
                          </wpg:grpSpPr>
                          <wps:wsp>
                            <wps:cNvPr id="1584808728" name="Freeform: Shape 15848087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8F8021-8F9A-4C55-B046-48C66133D7CA}"/>
                                </a:ext>
                              </a:extLst>
                            </wps:cNvPr>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57908438"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18D904-6B62-4847-8D8E-3DFE984EBE71}"/>
                                </a:ext>
                              </a:extLst>
                            </wps:cNvPr>
                            <wps:cNvSpPr txBox="1"/>
                            <wps:spPr>
                              <a:xfrm>
                                <a:off x="3248658" y="0"/>
                                <a:ext cx="646430" cy="733425"/>
                              </a:xfrm>
                              <a:prstGeom prst="rect">
                                <a:avLst/>
                              </a:prstGeom>
                              <a:noFill/>
                            </wps:spPr>
                            <wps:txbx>
                              <w:txbxContent>
                                <w:p w:rsidR="00CB5405" w:rsidRDefault="00CB5405" w:rsidP="00CB540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93951718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625EC5-AFA4-4FE5-88BF-C41EE041B555}"/>
                                </a:ext>
                              </a:extLst>
                            </wps:cNvPr>
                            <wps:cNvSpPr txBox="1"/>
                            <wps:spPr>
                              <a:xfrm>
                                <a:off x="2763582" y="1294410"/>
                                <a:ext cx="1522280" cy="540739"/>
                              </a:xfrm>
                              <a:prstGeom prst="rect">
                                <a:avLst/>
                              </a:prstGeom>
                              <a:noFill/>
                            </wps:spPr>
                            <wps:txbx>
                              <w:txbxContent>
                                <w:p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تعزيز الابتكار</w:t>
                                  </w:r>
                                </w:p>
                              </w:txbxContent>
                            </wps:txbx>
                            <wps:bodyPr wrap="square" rtlCol="1">
                              <a:noAutofit/>
                            </wps:bodyPr>
                          </wps:wsp>
                        </wpg:grpSp>
                        <wpg:grpSp>
                          <wpg:cNvPr id="1339340948" name="Group 13393409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A59178-6AC4-4427-AC14-18757A1D6EF0}"/>
                              </a:ext>
                            </a:extLst>
                          </wpg:cNvPr>
                          <wpg:cNvGrpSpPr/>
                          <wpg:grpSpPr>
                            <a:xfrm>
                              <a:off x="1411714" y="0"/>
                              <a:ext cx="1357308" cy="1835149"/>
                              <a:chOff x="1411714" y="0"/>
                              <a:chExt cx="1357308" cy="1835149"/>
                            </a:xfrm>
                          </wpg:grpSpPr>
                          <wps:wsp>
                            <wps:cNvPr id="1974843159" name="Freeform: Shape 1974843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0C55A6-C24F-4181-83C6-665A59AD7F52}"/>
                                </a:ext>
                              </a:extLst>
                            </wps:cNvPr>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9316520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B89E410-3FBB-4419-A616-13CB510C3AF1}"/>
                                </a:ext>
                              </a:extLst>
                            </wps:cNvPr>
                            <wps:cNvSpPr txBox="1"/>
                            <wps:spPr>
                              <a:xfrm>
                                <a:off x="1814228" y="0"/>
                                <a:ext cx="646430" cy="733425"/>
                              </a:xfrm>
                              <a:prstGeom prst="rect">
                                <a:avLst/>
                              </a:prstGeom>
                              <a:noFill/>
                            </wps:spPr>
                            <wps:txbx>
                              <w:txbxContent>
                                <w:p w:rsidR="00CB5405" w:rsidRDefault="00CB5405" w:rsidP="00CB540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838407902"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592092-A441-4A8E-A1A6-A9EF05D4753F}"/>
                                </a:ext>
                              </a:extLst>
                            </wps:cNvPr>
                            <wps:cNvSpPr txBox="1"/>
                            <wps:spPr>
                              <a:xfrm>
                                <a:off x="1411714" y="1294410"/>
                                <a:ext cx="1357308" cy="540739"/>
                              </a:xfrm>
                              <a:prstGeom prst="rect">
                                <a:avLst/>
                              </a:prstGeom>
                              <a:noFill/>
                            </wps:spPr>
                            <wps:txbx>
                              <w:txbxContent>
                                <w:p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زيادة الإنتاجية</w:t>
                                  </w:r>
                                </w:p>
                              </w:txbxContent>
                            </wps:txbx>
                            <wps:bodyPr wrap="square" rtlCol="1">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84FEC3C" id="Group 11" o:spid="_x0000_s1559" style="width:453.45pt;height:144.55pt;mso-position-horizontal-relative:char;mso-position-vertical-relative:line" coordorigin="-1152" coordsize="57587,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">
                <v:group id="Group 2015836680" o:spid="_x0000_s1560" style="position:absolute;left:-1152;width:15877;height:18353" coordorigin="-1152" coordsize="15878,1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">
                  <v:shape id="Freeform: Shape 572441420" o:spid="_x0000_s1561"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1562"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" filled="f" stroked="f">
                    <v:textbox style="mso-fit-shape-to-text:t">
                      <w:txbxContent>
                        <w:p w14:paraId="79105DEB" w14:textId="77777777" w:rsidR="00CB5405" w:rsidRDefault="00CB5405" w:rsidP="00CB540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1563" type="#_x0000_t202" style="position:absolute;left:-1152;top:11873;width:15877;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" filled="f" stroked="f">
                    <v:textbox>
                      <w:txbxContent>
                        <w:p w14:paraId="2595A44B" w14:textId="77777777"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الاستجابة لاحتياجات العملاء</w:t>
                          </w:r>
                        </w:p>
                      </w:txbxContent>
                    </v:textbox>
                  </v:shape>
                </v:group>
                <v:group id="Group 1849379506" o:spid="_x0000_s1564" style="position:absolute;left:14117;width:42317;height:18356" coordorigin="14117" coordsize="42317,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">
                  <v:group id="Group 760885837" o:spid="_x0000_s1565" style="position:absolute;left:42861;width:13573;height:18356" coordorigin="42861"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">
                    <v:shape id="Freeform: Shape 791877266" o:spid="_x0000_s1566"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567"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" filled="f" stroked="f">
                      <v:textbox style="mso-fit-shape-to-text:t">
                        <w:txbxContent>
                          <w:p w14:paraId="59C196BB" w14:textId="77777777" w:rsidR="00CB5405" w:rsidRDefault="00CB5405" w:rsidP="00CB540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568" type="#_x0000_t202" style="position:absolute;left:42861;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" filled="f" stroked="f">
                      <v:textbox>
                        <w:txbxContent>
                          <w:p w14:paraId="5A21F7DB" w14:textId="77777777"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التكيف مع التحولات السريعة</w:t>
                            </w:r>
                          </w:p>
                        </w:txbxContent>
                      </v:textbox>
                    </v:shape>
                  </v:group>
                  <v:group id="Group 321290210" o:spid="_x0000_s1569" style="position:absolute;left:27635;width:15223;height:18351" coordorigin="27635" coordsize="15222,1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">
                    <v:shape id="Freeform: Shape 1584808728" o:spid="_x0000_s1570"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1571"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" filled="f" stroked="f">
                      <v:textbox style="mso-fit-shape-to-text:t">
                        <w:txbxContent>
                          <w:p w14:paraId="675F7795" w14:textId="77777777" w:rsidR="00CB5405" w:rsidRDefault="00CB5405" w:rsidP="00CB540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1572" type="#_x0000_t202" style="position:absolute;left:27635;top:12944;width:15223;height:5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" filled="f" stroked="f">
                      <v:textbox>
                        <w:txbxContent>
                          <w:p w14:paraId="1E6DF8A5" w14:textId="77777777"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تعزيز الابتكار</w:t>
                            </w:r>
                          </w:p>
                        </w:txbxContent>
                      </v:textbox>
                    </v:shape>
                  </v:group>
                  <v:group id="Group 1339340948" o:spid="_x0000_s1573" style="position:absolute;left:14117;width:13573;height:18351" coordorigin="14117" coordsize="13573,1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">
                    <v:shape id="Freeform: Shape 1974843159" o:spid="_x0000_s1574"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575"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" filled="f" stroked="f">
                      <v:textbox style="mso-fit-shape-to-text:t">
                        <w:txbxContent>
                          <w:p w14:paraId="26A2F9E2" w14:textId="77777777" w:rsidR="00CB5405" w:rsidRDefault="00CB5405" w:rsidP="00CB540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1576" type="#_x0000_t202" style="position:absolute;left:14117;top:12944;width:13573;height:5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" filled="f" stroked="f">
                      <v:textbox>
                        <w:txbxContent>
                          <w:p w14:paraId="57A27C4B" w14:textId="77777777" w:rsidR="00CB5405" w:rsidRDefault="00CB5405"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زيادة الإنتاجية</w:t>
                            </w:r>
                          </w:p>
                        </w:txbxContent>
                      </v:textbox>
                    </v:shape>
                  </v:group>
                </v:group>
                <w10:anchorlock/>
              </v:group>
            </w:pict>
          </mc:Fallback>
        </mc:AlternateConten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التكيف مع التحولات السريعة:</w:t>
      </w:r>
      <w:r w:rsidRPr="00CB5405">
        <w:rPr>
          <w:rFonts w:ascii="Sakkal Majalla" w:hAnsi="Sakkal Majalla" w:cs="Sakkal Majalla"/>
          <w:sz w:val="34"/>
          <w:szCs w:val="34"/>
          <w:rtl/>
        </w:rPr>
        <w:t xml:space="preserve"> سواءً كانت تغيرات تكنولوجية، اقتصادية، أو اجتماعية، فإن المؤسسات التي تتسم بالمرونة قادرة على التكيف بشكل أسرع.</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تعزيز الابتكار:</w:t>
      </w:r>
      <w:r w:rsidRPr="00CB5405">
        <w:rPr>
          <w:rFonts w:ascii="Sakkal Majalla" w:hAnsi="Sakkal Majalla" w:cs="Sakkal Majalla"/>
          <w:sz w:val="34"/>
          <w:szCs w:val="34"/>
          <w:rtl/>
        </w:rPr>
        <w:t xml:space="preserve"> ثقافة التغيير تعزز التفكير الإبداعي وتشجع الموظفين على تقديم أفكار جديدة.</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زيادة الإنتاجية:</w:t>
      </w:r>
      <w:r w:rsidRPr="00CB5405">
        <w:rPr>
          <w:rFonts w:ascii="Sakkal Majalla" w:hAnsi="Sakkal Majalla" w:cs="Sakkal Majalla"/>
          <w:sz w:val="34"/>
          <w:szCs w:val="34"/>
          <w:rtl/>
        </w:rPr>
        <w:t xml:space="preserve"> عندما تكون الثقافة التنظيمية مرنة، يكون الموظفون أكثر استعداداً لقبول التغيير وتنفيذه بكفاءة.</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 xml:space="preserve">الاستجابة لاحتياجات العملاء: </w:t>
      </w:r>
      <w:r w:rsidRPr="00CB5405">
        <w:rPr>
          <w:rFonts w:ascii="Sakkal Majalla" w:hAnsi="Sakkal Majalla" w:cs="Sakkal Majalla"/>
          <w:sz w:val="34"/>
          <w:szCs w:val="34"/>
          <w:rtl/>
        </w:rPr>
        <w:t>المؤسسات المرنة قادرة على تعديل استراتيجياتها بسرعة لتلبية توقعات العملاء المتغيرة.</w:t>
      </w:r>
    </w:p>
    <w:p w:rsidR="00697EE7" w:rsidRDefault="00F221DB" w:rsidP="00140525">
      <w:pPr>
        <w:rPr>
          <w:b/>
          <w:bCs/>
          <w:color w:val="168489"/>
        </w:rPr>
      </w:pPr>
      <w:hyperlink r:id="rId129" w:history="1">
        <w:r w:rsidR="00697EE7" w:rsidRPr="00F221DB">
          <w:rPr>
            <w:rStyle w:val="Hyperlink"/>
            <w:b/>
            <w:bCs/>
            <w:rtl/>
          </w:rPr>
          <w:t>خطوات تحويل الثقافة التنظيمية لتكون مرنة ومستعدة للتغيير</w:t>
        </w:r>
      </w:hyperlink>
    </w:p>
    <w:p w:rsidR="00D52B2D" w:rsidRPr="00CB5405" w:rsidRDefault="00D52B2D" w:rsidP="00D52B2D">
      <w:pPr>
        <w:rPr>
          <w:b/>
          <w:bCs/>
          <w:color w:val="168489"/>
          <w:rtl/>
        </w:rPr>
      </w:pPr>
      <w:r w:rsidRPr="00D52B2D">
        <w:rPr>
          <w:b/>
          <w:bCs/>
          <w:noProof/>
          <w:color w:val="168489"/>
        </w:rPr>
        <mc:AlternateContent>
          <mc:Choice Requires="wpg">
            <w:drawing>
              <wp:inline distT="0" distB="0" distL="0" distR="0" wp14:anchorId="59D87E75" wp14:editId="617837A0">
                <wp:extent cx="5874152" cy="2320513"/>
                <wp:effectExtent l="0" t="0" r="12700" b="22860"/>
                <wp:docPr id="2055556353"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648278655" name="Group 1648278655"/>
                        <wpg:cNvGrpSpPr/>
                        <wpg:grpSpPr>
                          <a:xfrm>
                            <a:off x="0" y="1559048"/>
                            <a:ext cx="5874152" cy="761465"/>
                            <a:chOff x="0" y="1559048"/>
                            <a:chExt cx="6043210" cy="783380"/>
                          </a:xfrm>
                        </wpg:grpSpPr>
                        <wpg:grpSp>
                          <wpg:cNvPr id="216148468" name="Group 216148468"/>
                          <wpg:cNvGrpSpPr/>
                          <wpg:grpSpPr>
                            <a:xfrm>
                              <a:off x="3021605" y="1559048"/>
                              <a:ext cx="3021605" cy="783380"/>
                              <a:chOff x="3021605" y="1559048"/>
                              <a:chExt cx="3021605" cy="783380"/>
                            </a:xfrm>
                          </wpg:grpSpPr>
                          <wpg:grpSp>
                            <wpg:cNvPr id="146953922" name="Group 146953922"/>
                            <wpg:cNvGrpSpPr/>
                            <wpg:grpSpPr>
                              <a:xfrm>
                                <a:off x="3021605" y="1597777"/>
                                <a:ext cx="2578490" cy="704145"/>
                                <a:chOff x="3021605" y="1597777"/>
                                <a:chExt cx="2578490" cy="704145"/>
                              </a:xfrm>
                            </wpg:grpSpPr>
                            <wps:wsp>
                              <wps:cNvPr id="503528921" name="Freeform: Shape 503528921"/>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4985798" name="Freeform: Shape 1854985798"/>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608532664" name="Oval 608532664"/>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360243" name="Oval 668360243"/>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2455446" name="TextBox 166"/>
                            <wps:cNvSpPr txBox="1"/>
                            <wps:spPr>
                              <a:xfrm>
                                <a:off x="3425207" y="1618597"/>
                                <a:ext cx="1800427" cy="683326"/>
                              </a:xfrm>
                              <a:prstGeom prst="rect">
                                <a:avLst/>
                              </a:prstGeom>
                              <a:noFill/>
                            </wps:spPr>
                            <wps:txbx>
                              <w:txbxContent>
                                <w:p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بناء بيئة مفتوحة للتواصل والشفافية</w:t>
                                  </w:r>
                                </w:p>
                              </w:txbxContent>
                            </wps:txbx>
                            <wps:bodyPr wrap="square" rtlCol="0">
                              <a:spAutoFit/>
                            </wps:bodyPr>
                          </wps:wsp>
                        </wpg:grpSp>
                        <wpg:grpSp>
                          <wpg:cNvPr id="97075122" name="Group 97075122"/>
                          <wpg:cNvGrpSpPr/>
                          <wpg:grpSpPr>
                            <a:xfrm flipH="1">
                              <a:off x="0" y="1559048"/>
                              <a:ext cx="3021605" cy="783380"/>
                              <a:chOff x="0" y="1559048"/>
                              <a:chExt cx="3021605" cy="783380"/>
                            </a:xfrm>
                          </wpg:grpSpPr>
                          <wpg:grpSp>
                            <wpg:cNvPr id="1507572223" name="Group 1507572223"/>
                            <wpg:cNvGrpSpPr/>
                            <wpg:grpSpPr>
                              <a:xfrm>
                                <a:off x="0" y="1597777"/>
                                <a:ext cx="2578490" cy="704145"/>
                                <a:chOff x="0" y="1597777"/>
                                <a:chExt cx="2578490" cy="704145"/>
                              </a:xfrm>
                            </wpg:grpSpPr>
                            <wps:wsp>
                              <wps:cNvPr id="960422210" name="Freeform: Shape 960422210"/>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7537713" name="Freeform: Shape 377537713"/>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2206685" name="Oval 2022206685"/>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5794115" name="Oval 1485794115"/>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3991365" name="TextBox 160"/>
                            <wps:cNvSpPr txBox="1"/>
                            <wps:spPr>
                              <a:xfrm>
                                <a:off x="191556" y="1747025"/>
                                <a:ext cx="2139477" cy="388699"/>
                              </a:xfrm>
                              <a:prstGeom prst="rect">
                                <a:avLst/>
                              </a:prstGeom>
                            </wps:spPr>
                            <wps:txbx>
                              <w:txbxContent>
                                <w:p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إدارة المقاومة بشكل استباقي</w:t>
                                  </w:r>
                                </w:p>
                              </w:txbxContent>
                            </wps:txbx>
                            <wps:bodyPr wrap="square" rtlCol="0">
                              <a:spAutoFit/>
                            </wps:bodyPr>
                          </wps:wsp>
                        </wpg:grpSp>
                      </wpg:grpSp>
                      <wps:wsp>
                        <wps:cNvPr id="1945587688" name="TextBox 6"/>
                        <wps:cNvSpPr txBox="1"/>
                        <wps:spPr>
                          <a:xfrm>
                            <a:off x="5192341" y="1568025"/>
                            <a:ext cx="594995" cy="661670"/>
                          </a:xfrm>
                          <a:prstGeom prst="rect">
                            <a:avLst/>
                          </a:prstGeom>
                          <a:noFill/>
                        </wps:spPr>
                        <wps:txbx>
                          <w:txbxContent>
                            <w:p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2102508690" name="Group 2102508690"/>
                        <wpg:cNvGrpSpPr/>
                        <wpg:grpSpPr>
                          <a:xfrm>
                            <a:off x="0" y="0"/>
                            <a:ext cx="5874152" cy="1559052"/>
                            <a:chOff x="0" y="0"/>
                            <a:chExt cx="6043210" cy="1603921"/>
                          </a:xfrm>
                        </wpg:grpSpPr>
                        <wpg:grpSp>
                          <wpg:cNvPr id="1719065314" name="Group 1719065314"/>
                          <wpg:cNvGrpSpPr/>
                          <wpg:grpSpPr>
                            <a:xfrm>
                              <a:off x="0" y="0"/>
                              <a:ext cx="6043210" cy="783380"/>
                              <a:chOff x="0" y="0"/>
                              <a:chExt cx="6043210" cy="783380"/>
                            </a:xfrm>
                          </wpg:grpSpPr>
                          <wpg:grpSp>
                            <wpg:cNvPr id="864739754" name="Group 864739754"/>
                            <wpg:cNvGrpSpPr/>
                            <wpg:grpSpPr>
                              <a:xfrm>
                                <a:off x="3021605" y="0"/>
                                <a:ext cx="3021605" cy="783380"/>
                                <a:chOff x="3021605" y="0"/>
                                <a:chExt cx="3021605" cy="783380"/>
                              </a:xfrm>
                            </wpg:grpSpPr>
                            <wpg:grpSp>
                              <wpg:cNvPr id="1995757473" name="Group 1995757473"/>
                              <wpg:cNvGrpSpPr/>
                              <wpg:grpSpPr>
                                <a:xfrm>
                                  <a:off x="3021605" y="38729"/>
                                  <a:ext cx="2578490" cy="704145"/>
                                  <a:chOff x="3021605" y="38729"/>
                                  <a:chExt cx="2578490" cy="704145"/>
                                </a:xfrm>
                              </wpg:grpSpPr>
                              <wps:wsp>
                                <wps:cNvPr id="895341927" name="Freeform: Shape 895341927"/>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45963282" name="Freeform: Shape 1645963282"/>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31630126" name="Oval 531630126"/>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8822559" name="Oval 1648822559"/>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547020" name="TextBox 143"/>
                              <wps:cNvSpPr txBox="1"/>
                              <wps:spPr>
                                <a:xfrm>
                                  <a:off x="3339172" y="169794"/>
                                  <a:ext cx="1971585" cy="388699"/>
                                </a:xfrm>
                                <a:prstGeom prst="rect">
                                  <a:avLst/>
                                </a:prstGeom>
                                <a:noFill/>
                              </wps:spPr>
                              <wps:txbx>
                                <w:txbxContent>
                                  <w:p w:rsidR="00D52B2D" w:rsidRDefault="00D52B2D" w:rsidP="00D52B2D">
                                    <w:pPr>
                                      <w:rPr>
                                        <w:rFonts w:hAnsi="Adobe Arabic" w:cs="Adobe Arabic"/>
                                        <w:b/>
                                        <w:bCs/>
                                        <w:color w:val="000000"/>
                                        <w:kern w:val="24"/>
                                        <w:sz w:val="36"/>
                                        <w:szCs w:val="36"/>
                                      </w:rPr>
                                    </w:pPr>
                                    <w:r w:rsidRPr="00D52B2D">
                                      <w:rPr>
                                        <w:rFonts w:hAnsi="Adobe Arabic" w:cs="Adobe Arabic"/>
                                        <w:b/>
                                        <w:bCs/>
                                        <w:color w:val="000000"/>
                                        <w:kern w:val="24"/>
                                        <w:sz w:val="36"/>
                                        <w:szCs w:val="36"/>
                                        <w:rtl/>
                                      </w:rPr>
                                      <w:t>تحديد</w:t>
                                    </w:r>
                                    <w:r w:rsidRPr="00CB5405">
                                      <w:rPr>
                                        <w:rFonts w:eastAsia="Calibri" w:hAnsi="Adobe Arabic" w:cs="Adobe Arabic"/>
                                        <w:b/>
                                        <w:bCs/>
                                        <w:color w:val="FFFFFF"/>
                                        <w:kern w:val="24"/>
                                        <w:sz w:val="36"/>
                                        <w:szCs w:val="36"/>
                                        <w:rtl/>
                                        <w:lang w:bidi="ar-EG"/>
                                      </w:rPr>
                                      <w:t xml:space="preserve"> </w:t>
                                    </w:r>
                                    <w:r w:rsidRPr="00D52B2D">
                                      <w:rPr>
                                        <w:rFonts w:hAnsi="Adobe Arabic" w:cs="Adobe Arabic"/>
                                        <w:b/>
                                        <w:bCs/>
                                        <w:color w:val="000000"/>
                                        <w:kern w:val="24"/>
                                        <w:sz w:val="36"/>
                                        <w:szCs w:val="36"/>
                                        <w:rtl/>
                                      </w:rPr>
                                      <w:t>الرؤية والقيم المشتركة</w:t>
                                    </w:r>
                                  </w:p>
                                </w:txbxContent>
                              </wps:txbx>
                              <wps:bodyPr wrap="square" rtlCol="0">
                                <a:spAutoFit/>
                              </wps:bodyPr>
                            </wps:wsp>
                          </wpg:grpSp>
                          <wpg:grpSp>
                            <wpg:cNvPr id="1710618670" name="Group 1710618670"/>
                            <wpg:cNvGrpSpPr/>
                            <wpg:grpSpPr>
                              <a:xfrm flipH="1">
                                <a:off x="0" y="0"/>
                                <a:ext cx="3021605" cy="783380"/>
                                <a:chOff x="0" y="0"/>
                                <a:chExt cx="3021605" cy="783380"/>
                              </a:xfrm>
                            </wpg:grpSpPr>
                            <wpg:grpSp>
                              <wpg:cNvPr id="2038083612" name="Group 2038083612"/>
                              <wpg:cNvGrpSpPr/>
                              <wpg:grpSpPr>
                                <a:xfrm>
                                  <a:off x="0" y="38729"/>
                                  <a:ext cx="2578490" cy="704145"/>
                                  <a:chOff x="0" y="38729"/>
                                  <a:chExt cx="2578490" cy="704145"/>
                                </a:xfrm>
                              </wpg:grpSpPr>
                              <wps:wsp>
                                <wps:cNvPr id="520559906" name="Freeform: Shape 520559906"/>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3694808" name="Freeform: Shape 1853694808"/>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75948177" name="Oval 1675948177"/>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6234776" name="Oval 1016234776"/>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5460780" name="TextBox 124"/>
                              <wps:cNvSpPr txBox="1"/>
                              <wps:spPr>
                                <a:xfrm>
                                  <a:off x="191697" y="180213"/>
                                  <a:ext cx="2080029" cy="388699"/>
                                </a:xfrm>
                                <a:prstGeom prst="rect">
                                  <a:avLst/>
                                </a:prstGeom>
                              </wps:spPr>
                              <wps:txbx>
                                <w:txbxContent>
                                  <w:p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القيادة الداعمة للتغيير</w:t>
                                    </w:r>
                                  </w:p>
                                </w:txbxContent>
                              </wps:txbx>
                              <wps:bodyPr wrap="square" rtlCol="0">
                                <a:spAutoFit/>
                              </wps:bodyPr>
                            </wps:wsp>
                          </wpg:grpSp>
                        </wpg:grpSp>
                        <wpg:grpSp>
                          <wpg:cNvPr id="442729117" name="Group 442729117"/>
                          <wpg:cNvGrpSpPr/>
                          <wpg:grpSpPr>
                            <a:xfrm>
                              <a:off x="3021605" y="801225"/>
                              <a:ext cx="3021605" cy="802696"/>
                              <a:chOff x="3021605" y="801225"/>
                              <a:chExt cx="3021605" cy="802696"/>
                            </a:xfrm>
                          </wpg:grpSpPr>
                          <wpg:grpSp>
                            <wpg:cNvPr id="2025196799" name="Group 2025196799"/>
                            <wpg:cNvGrpSpPr/>
                            <wpg:grpSpPr>
                              <a:xfrm>
                                <a:off x="3021605" y="839954"/>
                                <a:ext cx="2578490" cy="704145"/>
                                <a:chOff x="3021605" y="839954"/>
                                <a:chExt cx="2578490" cy="704145"/>
                              </a:xfrm>
                            </wpg:grpSpPr>
                            <wps:wsp>
                              <wps:cNvPr id="845149872" name="Freeform: Shape 845149872"/>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9643609" name="Freeform: Shape 1739643609"/>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18939041" name="Oval 1618939041"/>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1893970" name="Oval 1281893970"/>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6246040" name="TextBox 104"/>
                            <wps:cNvSpPr txBox="1"/>
                            <wps:spPr>
                              <a:xfrm>
                                <a:off x="3261099" y="920595"/>
                                <a:ext cx="1941534" cy="683326"/>
                              </a:xfrm>
                              <a:prstGeom prst="rect">
                                <a:avLst/>
                              </a:prstGeom>
                              <a:noFill/>
                            </wps:spPr>
                            <wps:txbx>
                              <w:txbxContent>
                                <w:p w:rsidR="00D52B2D" w:rsidRDefault="00D52B2D" w:rsidP="00D52B2D">
                                  <w:pPr>
                                    <w:bidi w:val="0"/>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إشراك الموظفين في عملية التغيير</w:t>
                                  </w:r>
                                </w:p>
                              </w:txbxContent>
                            </wps:txbx>
                            <wps:bodyPr wrap="square" rtlCol="0">
                              <a:spAutoFit/>
                            </wps:bodyPr>
                          </wps:wsp>
                        </wpg:grpSp>
                        <wpg:grpSp>
                          <wpg:cNvPr id="1921456996" name="Group 1921456996"/>
                          <wpg:cNvGrpSpPr/>
                          <wpg:grpSpPr>
                            <a:xfrm flipH="1">
                              <a:off x="0" y="801225"/>
                              <a:ext cx="3021605" cy="783380"/>
                              <a:chOff x="0" y="801225"/>
                              <a:chExt cx="3021605" cy="783380"/>
                            </a:xfrm>
                          </wpg:grpSpPr>
                          <wpg:grpSp>
                            <wpg:cNvPr id="1171865190" name="Group 1171865190"/>
                            <wpg:cNvGrpSpPr/>
                            <wpg:grpSpPr>
                              <a:xfrm>
                                <a:off x="0" y="839954"/>
                                <a:ext cx="2578490" cy="704145"/>
                                <a:chOff x="0" y="839954"/>
                                <a:chExt cx="2578490" cy="704145"/>
                              </a:xfrm>
                            </wpg:grpSpPr>
                            <wps:wsp>
                              <wps:cNvPr id="1057730596" name="Freeform: Shape 1057730596"/>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58186494" name="Freeform: Shape 858186494"/>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30707933" name="Oval 1930707933"/>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5463601" name="Oval 585463601"/>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328090" name="TextBox 87"/>
                            <wps:cNvSpPr txBox="1"/>
                            <wps:spPr>
                              <a:xfrm>
                                <a:off x="210773" y="991683"/>
                                <a:ext cx="2071536" cy="388699"/>
                              </a:xfrm>
                              <a:prstGeom prst="rect">
                                <a:avLst/>
                              </a:prstGeom>
                            </wps:spPr>
                            <wps:txbx>
                              <w:txbxContent>
                                <w:p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ثقافة التعلّم المستمر</w:t>
                                  </w:r>
                                </w:p>
                              </w:txbxContent>
                            </wps:txbx>
                            <wps:bodyPr wrap="square" rtlCol="0">
                              <a:spAutoFit/>
                            </wps:bodyPr>
                          </wps:wsp>
                        </wpg:grpSp>
                        <wps:wsp>
                          <wps:cNvPr id="332220202" name="TextBox 6"/>
                          <wps:cNvSpPr txBox="1"/>
                          <wps:spPr>
                            <a:xfrm>
                              <a:off x="5341776" y="32356"/>
                              <a:ext cx="612119" cy="680713"/>
                            </a:xfrm>
                            <a:prstGeom prst="rect">
                              <a:avLst/>
                            </a:prstGeom>
                            <a:noFill/>
                          </wps:spPr>
                          <wps:txbx>
                            <w:txbxContent>
                              <w:p w:rsidR="00D52B2D" w:rsidRDefault="00D52B2D"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1127459182" name="TextBox 6"/>
                          <wps:cNvSpPr txBox="1"/>
                          <wps:spPr>
                            <a:xfrm>
                              <a:off x="5341776" y="822754"/>
                              <a:ext cx="612119" cy="680713"/>
                            </a:xfrm>
                            <a:prstGeom prst="rect">
                              <a:avLst/>
                            </a:prstGeom>
                            <a:noFill/>
                          </wps:spPr>
                          <wps:txbx>
                            <w:txbxContent>
                              <w:p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s:wsp>
                          <wps:cNvPr id="1136796075" name="TextBox 6"/>
                          <wps:cNvSpPr txBox="1"/>
                          <wps:spPr>
                            <a:xfrm>
                              <a:off x="75334" y="32356"/>
                              <a:ext cx="612119" cy="680713"/>
                            </a:xfrm>
                            <a:prstGeom prst="rect">
                              <a:avLst/>
                            </a:prstGeom>
                            <a:noFill/>
                          </wps:spPr>
                          <wps:txbx>
                            <w:txbxContent>
                              <w:p w:rsidR="00D52B2D" w:rsidRDefault="00D52B2D"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s:wsp>
                          <wps:cNvPr id="929383734" name="TextBox 6"/>
                          <wps:cNvSpPr txBox="1"/>
                          <wps:spPr>
                            <a:xfrm>
                              <a:off x="75334" y="822754"/>
                              <a:ext cx="612119" cy="680713"/>
                            </a:xfrm>
                            <a:prstGeom prst="rect">
                              <a:avLst/>
                            </a:prstGeom>
                            <a:noFill/>
                          </wps:spPr>
                          <wps:txbx>
                            <w:txbxContent>
                              <w:p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1595211561" name="TextBox 6"/>
                        <wps:cNvSpPr txBox="1"/>
                        <wps:spPr>
                          <a:xfrm>
                            <a:off x="73227" y="1568025"/>
                            <a:ext cx="594995" cy="661670"/>
                          </a:xfrm>
                          <a:prstGeom prst="rect">
                            <a:avLst/>
                          </a:prstGeom>
                          <a:noFill/>
                        </wps:spPr>
                        <wps:txbx>
                          <w:txbxContent>
                            <w:p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9D87E75" id="_x0000_s1577"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">
                <v:group id="Group 1648278655" o:spid="_x0000_s1578" style="position:absolute;top:15590;width:58741;height:7615" coordorigin=",15590"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">
                  <v:group id="Group 216148468" o:spid="_x0000_s1579" style="position:absolute;left:30216;top:15590;width:30216;height:7834" coordorigin="30216,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">
                    <v:group id="Group 146953922" o:spid="_x0000_s1580" style="position:absolute;left:30216;top:15977;width:25784;height:7042" coordorigin="30216,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">
                      <v:shape id="Freeform: Shape 503528921" o:spid="_x0000_s1581" style="position:absolute;left:39269;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4985798" o:spid="_x0000_s1582" style="position:absolute;left:39906;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608532664" o:spid="_x0000_s1583" style="position:absolute;left:52598;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" fillcolor="#168489" strokecolor="#168489" strokeweight="1pt">
                      <v:stroke joinstyle="miter"/>
                    </v:oval>
                    <v:oval id="Oval 668360243" o:spid="_x0000_s1584" style="position:absolute;left:53007;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" fillcolor="white [3212]" strokecolor="#0058a3" strokeweight="1pt">
                      <v:stroke joinstyle="miter"/>
                    </v:oval>
                    <v:shape id="TextBox 166" o:spid="_x0000_s1585" type="#_x0000_t202" style="position:absolute;left:34252;top:16185;width:18004;height:6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" filled="f" stroked="f">
                      <v:textbox style="mso-fit-shape-to-text:t">
                        <w:txbxContent>
                          <w:p w14:paraId="4F51098B" w14:textId="77777777"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بناء بيئة مفتوحة للتواصل والشفافية</w:t>
                            </w:r>
                          </w:p>
                        </w:txbxContent>
                      </v:textbox>
                    </v:shape>
                  </v:group>
                  <v:group id="Group 97075122" o:spid="_x0000_s1586" style="position:absolute;top:15590;width:30216;height:7834;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">
                    <v:group id="Group 1507572223" o:spid="_x0000_s1587"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">
                      <v:shape id="Freeform: Shape 960422210" o:spid="_x0000_s1588"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&#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77537713" o:spid="_x0000_s1589"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022206685" o:spid="_x0000_s1590"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" fillcolor="#168489" strokecolor="#168489" strokeweight="1pt">
                      <v:stroke joinstyle="miter"/>
                    </v:oval>
                    <v:oval id="Oval 1485794115" o:spid="_x0000_s1591"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" fillcolor="white [3212]" strokecolor="#0058a3" strokeweight="1pt">
                      <v:stroke joinstyle="miter"/>
                    </v:oval>
                    <v:shape id="TextBox 160" o:spid="_x0000_s1592" type="#_x0000_t202" style="position:absolute;left:1915;top:17470;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" filled="f" stroked="f">
                      <v:textbox style="mso-fit-shape-to-text:t">
                        <w:txbxContent>
                          <w:p w14:paraId="45FF0C78" w14:textId="77777777"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إدارة المقاومة بشكل استباقي</w:t>
                            </w:r>
                          </w:p>
                        </w:txbxContent>
                      </v:textbox>
                    </v:shape>
                  </v:group>
                </v:group>
                <v:shape id="TextBox 6" o:spid="_x0000_s1593" type="#_x0000_t202" style="position:absolute;left:51923;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" filled="f" stroked="f">
                  <v:textbox style="mso-fit-shape-to-text:t">
                    <w:txbxContent>
                      <w:p w14:paraId="3C8FD211" w14:textId="77777777"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2102508690" o:spid="_x0000_s1594" style="position:absolute;width:58741;height:15590" coordsize="60432,1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">
                  <v:group id="Group 1719065314" o:spid="_x0000_s1595"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">
                    <v:group id="Group 864739754" o:spid="_x0000_s1596"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">
                      <v:group id="Group 1995757473" o:spid="_x0000_s1597"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">
                        <v:shape id="Freeform: Shape 895341927" o:spid="_x0000_s1598"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45963282" o:spid="_x0000_s1599"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31630126" o:spid="_x0000_s1600"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" fillcolor="#168489" strokecolor="#168489" strokeweight="1pt">
                        <v:stroke joinstyle="miter"/>
                      </v:oval>
                      <v:oval id="Oval 1648822559" o:spid="_x0000_s1601"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" fillcolor="white [3212]" strokecolor="#0058a3" strokeweight="1pt">
                        <v:stroke joinstyle="miter"/>
                      </v:oval>
                      <v:shape id="TextBox 143" o:spid="_x0000_s1602" type="#_x0000_t202" style="position:absolute;left:33391;top:1697;width:19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" filled="f" stroked="f">
                        <v:textbox style="mso-fit-shape-to-text:t">
                          <w:txbxContent>
                            <w:p w14:paraId="22B69001" w14:textId="77777777" w:rsidR="00D52B2D" w:rsidRDefault="00D52B2D" w:rsidP="00D52B2D">
                              <w:pPr>
                                <w:rPr>
                                  <w:rFonts w:hAnsi="Adobe Arabic" w:cs="Adobe Arabic"/>
                                  <w:b/>
                                  <w:bCs/>
                                  <w:color w:val="000000"/>
                                  <w:kern w:val="24"/>
                                  <w:sz w:val="36"/>
                                  <w:szCs w:val="36"/>
                                </w:rPr>
                              </w:pPr>
                              <w:r w:rsidRPr="00D52B2D">
                                <w:rPr>
                                  <w:rFonts w:hAnsi="Adobe Arabic" w:cs="Adobe Arabic"/>
                                  <w:b/>
                                  <w:bCs/>
                                  <w:color w:val="000000"/>
                                  <w:kern w:val="24"/>
                                  <w:sz w:val="36"/>
                                  <w:szCs w:val="36"/>
                                  <w:rtl/>
                                </w:rPr>
                                <w:t>تحديد</w:t>
                              </w:r>
                              <w:r w:rsidRPr="00CB5405">
                                <w:rPr>
                                  <w:rFonts w:eastAsia="Calibri" w:hAnsi="Adobe Arabic" w:cs="Adobe Arabic"/>
                                  <w:b/>
                                  <w:bCs/>
                                  <w:color w:val="FFFFFF"/>
                                  <w:kern w:val="24"/>
                                  <w:sz w:val="36"/>
                                  <w:szCs w:val="36"/>
                                  <w:rtl/>
                                  <w:lang w:bidi="ar-EG"/>
                                </w:rPr>
                                <w:t xml:space="preserve"> </w:t>
                              </w:r>
                              <w:r w:rsidRPr="00D52B2D">
                                <w:rPr>
                                  <w:rFonts w:hAnsi="Adobe Arabic" w:cs="Adobe Arabic"/>
                                  <w:b/>
                                  <w:bCs/>
                                  <w:color w:val="000000"/>
                                  <w:kern w:val="24"/>
                                  <w:sz w:val="36"/>
                                  <w:szCs w:val="36"/>
                                  <w:rtl/>
                                </w:rPr>
                                <w:t>الرؤية والقيم المشتركة</w:t>
                              </w:r>
                            </w:p>
                          </w:txbxContent>
                        </v:textbox>
                      </v:shape>
                    </v:group>
                    <v:group id="Group 1710618670" o:spid="_x0000_s1603"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">
                      <v:group id="Group 2038083612" o:spid="_x0000_s1604"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">
                        <v:shape id="Freeform: Shape 520559906" o:spid="_x0000_s1605"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3694808" o:spid="_x0000_s1606"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75948177" o:spid="_x0000_s1607"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" fillcolor="#168489" strokecolor="#168489" strokeweight="1pt">
                        <v:stroke joinstyle="miter"/>
                      </v:oval>
                      <v:oval id="Oval 1016234776" o:spid="_x0000_s1608"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" fillcolor="white [3212]" strokecolor="#0058a3" strokeweight="1pt">
                        <v:stroke joinstyle="miter"/>
                      </v:oval>
                      <v:shape id="TextBox 124" o:spid="_x0000_s1609" type="#_x0000_t202" style="position:absolute;left:1916;top:1802;width:20801;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" filled="f" stroked="f">
                        <v:textbox style="mso-fit-shape-to-text:t">
                          <w:txbxContent>
                            <w:p w14:paraId="5504BD1D" w14:textId="77777777"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القيادة الداعمة للتغيير</w:t>
                              </w:r>
                            </w:p>
                          </w:txbxContent>
                        </v:textbox>
                      </v:shape>
                    </v:group>
                  </v:group>
                  <v:group id="Group 442729117" o:spid="_x0000_s1610" style="position:absolute;left:30216;top:8012;width:30216;height:8027" coordorigin="30216,8012" coordsize="30216,8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">
                    <v:group id="Group 2025196799" o:spid="_x0000_s1611"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">
                      <v:shape id="Freeform: Shape 845149872" o:spid="_x0000_s1612"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739643609" o:spid="_x0000_s1613"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18939041" o:spid="_x0000_s1614"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" fillcolor="#168489" strokecolor="#168489" strokeweight="1pt">
                      <v:stroke joinstyle="miter"/>
                    </v:oval>
                    <v:oval id="Oval 1281893970" o:spid="_x0000_s1615"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" fillcolor="white [3212]" strokecolor="#0058a3" strokeweight="1pt">
                      <v:stroke joinstyle="miter"/>
                    </v:oval>
                    <v:shape id="TextBox 104" o:spid="_x0000_s1616" type="#_x0000_t202" style="position:absolute;left:32610;top:9205;width:19416;height:6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" filled="f" stroked="f">
                      <v:textbox style="mso-fit-shape-to-text:t">
                        <w:txbxContent>
                          <w:p w14:paraId="454652A9" w14:textId="77777777" w:rsidR="00D52B2D" w:rsidRDefault="00D52B2D" w:rsidP="00D52B2D">
                            <w:pPr>
                              <w:bidi w:val="0"/>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إشراك الموظفين في عملية التغيير</w:t>
                            </w:r>
                          </w:p>
                        </w:txbxContent>
                      </v:textbox>
                    </v:shape>
                  </v:group>
                  <v:group id="Group 1921456996" o:spid="_x0000_s1617"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">
                    <v:group id="Group 1171865190" o:spid="_x0000_s1618"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">
                      <v:shape id="Freeform: Shape 1057730596" o:spid="_x0000_s1619"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58186494" o:spid="_x0000_s1620"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30707933" o:spid="_x0000_s1621"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" fillcolor="#168489" strokecolor="#168489" strokeweight="1pt">
                      <v:stroke joinstyle="miter"/>
                    </v:oval>
                    <v:oval id="Oval 585463601" o:spid="_x0000_s1622"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" fillcolor="white [3212]" strokecolor="#0058a3" strokeweight="1pt">
                      <v:stroke joinstyle="miter"/>
                    </v:oval>
                    <v:shape id="TextBox 87" o:spid="_x0000_s1623" type="#_x0000_t202" style="position:absolute;left:2107;top:9916;width:20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" filled="f" stroked="f">
                      <v:textbox style="mso-fit-shape-to-text:t">
                        <w:txbxContent>
                          <w:p w14:paraId="2195F11F" w14:textId="77777777" w:rsidR="00D52B2D" w:rsidRDefault="00D52B2D"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ثقافة التعلّم المستمر</w:t>
                            </w:r>
                          </w:p>
                        </w:txbxContent>
                      </v:textbox>
                    </v:shape>
                  </v:group>
                  <v:shape id="TextBox 6" o:spid="_x0000_s1624" type="#_x0000_t202" style="position:absolute;left:53417;top:323;width:6121;height:6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" filled="f" stroked="f">
                    <v:textbox style="mso-fit-shape-to-text:t">
                      <w:txbxContent>
                        <w:p w14:paraId="698B5783" w14:textId="77777777" w:rsidR="00D52B2D" w:rsidRDefault="00D52B2D"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1625" type="#_x0000_t202" style="position:absolute;left:53417;top:8227;width:6121;height:6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" filled="f" stroked="f">
                    <v:textbox style="mso-fit-shape-to-text:t">
                      <w:txbxContent>
                        <w:p w14:paraId="727D2136" w14:textId="77777777"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shape id="TextBox 6" o:spid="_x0000_s1626" type="#_x0000_t202" style="position:absolute;left:753;top:323;width:6121;height:6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" filled="f" stroked="f">
                    <v:textbox style="mso-fit-shape-to-text:t">
                      <w:txbxContent>
                        <w:p w14:paraId="76715E54" w14:textId="77777777" w:rsidR="00D52B2D" w:rsidRDefault="00D52B2D"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shape id="TextBox 6" o:spid="_x0000_s1627" type="#_x0000_t202" style="position:absolute;left:753;top:8227;width:6121;height:6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" filled="f" stroked="f">
                    <v:textbox style="mso-fit-shape-to-text:t">
                      <w:txbxContent>
                        <w:p w14:paraId="116EA40C" w14:textId="77777777"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1628" type="#_x0000_t202" style="position:absolute;left:732;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" filled="f" stroked="f">
                  <v:textbox style="mso-fit-shape-to-text:t">
                    <w:txbxContent>
                      <w:p w14:paraId="52743C72" w14:textId="77777777" w:rsidR="00D52B2D" w:rsidRDefault="00D52B2D"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anchorlock/>
              </v:group>
            </w:pict>
          </mc:Fallback>
        </mc:AlternateContent>
      </w:r>
    </w:p>
    <w:p w:rsidR="00140525" w:rsidRPr="008039C1" w:rsidRDefault="00140525" w:rsidP="00140525">
      <w:pPr>
        <w:rPr>
          <w:b/>
          <w:bCs/>
        </w:rPr>
      </w:pPr>
      <w:r w:rsidRPr="002A078C">
        <w:rPr>
          <w:rFonts w:ascii="Sakkal Majalla" w:hAnsi="Sakkal Majalla"/>
          <w:noProof/>
          <w:sz w:val="34"/>
        </w:rPr>
        <mc:AlternateContent>
          <mc:Choice Requires="wpg">
            <w:drawing>
              <wp:inline distT="0" distB="0" distL="0" distR="0" wp14:anchorId="5BFAEF42" wp14:editId="44B993AA">
                <wp:extent cx="5731510" cy="892088"/>
                <wp:effectExtent l="0" t="0" r="2540" b="22860"/>
                <wp:docPr id="18703938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2603046" name="مجموعة 47"/>
                        <wpg:cNvGrpSpPr/>
                        <wpg:grpSpPr>
                          <a:xfrm>
                            <a:off x="0" y="0"/>
                            <a:ext cx="5731510" cy="895351"/>
                            <a:chOff x="0" y="0"/>
                            <a:chExt cx="5878196" cy="918845"/>
                          </a:xfrm>
                        </wpg:grpSpPr>
                        <wpg:grpSp>
                          <wpg:cNvPr id="691868306" name="مجموعة 48"/>
                          <wpg:cNvGrpSpPr/>
                          <wpg:grpSpPr>
                            <a:xfrm>
                              <a:off x="0" y="0"/>
                              <a:ext cx="5878196" cy="918845"/>
                              <a:chOff x="0" y="0"/>
                              <a:chExt cx="6240348" cy="919070"/>
                            </a:xfrm>
                          </wpg:grpSpPr>
                          <wpg:grpSp>
                            <wpg:cNvPr id="1701416671" name="مجموعة 49"/>
                            <wpg:cNvGrpSpPr/>
                            <wpg:grpSpPr>
                              <a:xfrm>
                                <a:off x="0" y="169208"/>
                                <a:ext cx="5433072" cy="580613"/>
                                <a:chOff x="0" y="169208"/>
                                <a:chExt cx="5433072" cy="580613"/>
                              </a:xfrm>
                            </wpg:grpSpPr>
                            <wps:wsp>
                              <wps:cNvPr id="16163343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8882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749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1659140"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تحديد الرؤية والقيم المشتركة</w:t>
                                </w:r>
                              </w:p>
                            </w:txbxContent>
                          </wps:txbx>
                          <wps:bodyPr wrap="square" rtlCol="1">
                            <a:spAutoFit/>
                          </wps:bodyPr>
                        </wps:wsp>
                      </wpg:grpSp>
                      <pic:pic xmlns:pic="http://schemas.openxmlformats.org/drawingml/2006/picture">
                        <pic:nvPicPr>
                          <pic:cNvPr id="57772376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FAEF42" id="_x0000_s16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7+0gRpsHAAD5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6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">
                  <v:group id="مجموعة 48" o:spid="_x0000_s16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">
                    <v:group id="مجموعة 49" o:spid="_x0000_s16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">
                      <v:shape id="شكل حر 50" o:spid="_x0000_s16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" fillcolor="#a5a5a5 [2092]" stroked="f" strokeweight="1pt">
                        <v:stroke joinstyle="miter"/>
                      </v:roundrect>
                    </v:group>
                    <v:oval id="شكل بيضاوي 52" o:spid="_x0000_s16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" filled="f" strokecolor="#168489" strokeweight="1pt">
                      <v:stroke joinstyle="miter"/>
                    </v:oval>
                  </v:group>
                  <v:shape id="مربع نص 41" o:spid="_x0000_s16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" filled="f" stroked="f">
                    <v:textbox style="mso-fit-shape-to-text:t">
                      <w:txbxContent>
                        <w:p w14:paraId="3A38A4AE"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تحديد الرؤية والقيم المشتركة</w:t>
                          </w:r>
                        </w:p>
                      </w:txbxContent>
                    </v:textbox>
                  </v:shape>
                </v:group>
                <v:shape id="صورة 54" o:spid="_x0000_s16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الرؤية الواضحة والقيم المشتركة هي الأساس لأي تغيير ناجح.</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قم بتحديد لماذا تحتاج المؤسسة إلى التحول وما الهدف من ذلك.</w:t>
      </w:r>
    </w:p>
    <w:p w:rsidR="00697EE7" w:rsidRPr="00812BC8" w:rsidRDefault="00697EE7" w:rsidP="00140525">
      <w:r w:rsidRPr="00812BC8">
        <w:rPr>
          <w:rtl/>
        </w:rPr>
        <w:t xml:space="preserve">  - اجعل القيم التنظيمية تدعم المرونة مثل الابتكار، التعلم المستمر، والانفتاح على الأفكار الجديدة.</w:t>
      </w:r>
    </w:p>
    <w:p w:rsidR="00697EE7" w:rsidRDefault="00697EE7" w:rsidP="00140525">
      <w:pPr>
        <w:rPr>
          <w:rtl/>
        </w:rPr>
      </w:pPr>
      <w:r w:rsidRPr="00812BC8">
        <w:rPr>
          <w:rtl/>
        </w:rPr>
        <w:t xml:space="preserve">  - تواصل مع الموظفين بوضوح حول التوجه الجديد للمؤسسة.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E62AEB0" wp14:editId="4AD445D1">
                <wp:extent cx="5731510" cy="892088"/>
                <wp:effectExtent l="0" t="0" r="2540" b="22860"/>
                <wp:docPr id="15546857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12280157" name="مجموعة 47"/>
                        <wpg:cNvGrpSpPr/>
                        <wpg:grpSpPr>
                          <a:xfrm>
                            <a:off x="0" y="0"/>
                            <a:ext cx="5731510" cy="895351"/>
                            <a:chOff x="0" y="0"/>
                            <a:chExt cx="5878196" cy="918845"/>
                          </a:xfrm>
                        </wpg:grpSpPr>
                        <wpg:grpSp>
                          <wpg:cNvPr id="2072385683" name="مجموعة 48"/>
                          <wpg:cNvGrpSpPr/>
                          <wpg:grpSpPr>
                            <a:xfrm>
                              <a:off x="0" y="0"/>
                              <a:ext cx="5878196" cy="918845"/>
                              <a:chOff x="0" y="0"/>
                              <a:chExt cx="6240348" cy="919070"/>
                            </a:xfrm>
                          </wpg:grpSpPr>
                          <wpg:grpSp>
                            <wpg:cNvPr id="1828104701" name="مجموعة 49"/>
                            <wpg:cNvGrpSpPr/>
                            <wpg:grpSpPr>
                              <a:xfrm>
                                <a:off x="0" y="169208"/>
                                <a:ext cx="5433072" cy="580613"/>
                                <a:chOff x="0" y="169208"/>
                                <a:chExt cx="5433072" cy="580613"/>
                              </a:xfrm>
                            </wpg:grpSpPr>
                            <wps:wsp>
                              <wps:cNvPr id="966882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1356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2175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7933994"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القيادة الداعمة للتغيير</w:t>
                                </w:r>
                              </w:p>
                            </w:txbxContent>
                          </wps:txbx>
                          <wps:bodyPr wrap="square" rtlCol="1">
                            <a:spAutoFit/>
                          </wps:bodyPr>
                        </wps:wsp>
                      </wpg:grpSp>
                      <pic:pic xmlns:pic="http://schemas.openxmlformats.org/drawingml/2006/picture">
                        <pic:nvPicPr>
                          <pic:cNvPr id="530194126"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62AEB0" id="_x0000_s16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N+wlwcAAPk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baN+w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6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">
                  <v:group id="مجموعة 48" o:spid="_x0000_s16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">
                    <v:group id="مجموعة 49" o:spid="_x0000_s16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">
                      <v:shape id="شكل حر 50" o:spid="_x0000_s16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" fillcolor="#a5a5a5 [2092]" stroked="f" strokeweight="1pt">
                        <v:stroke joinstyle="miter"/>
                      </v:roundrect>
                    </v:group>
                    <v:oval id="شكل بيضاوي 52" o:spid="_x0000_s16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" filled="f" strokecolor="#168489" strokeweight="1pt">
                      <v:stroke joinstyle="miter"/>
                    </v:oval>
                  </v:group>
                  <v:shape id="مربع نص 41" o:spid="_x0000_s164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" filled="f" stroked="f">
                    <v:textbox style="mso-fit-shape-to-text:t">
                      <w:txbxContent>
                        <w:p w14:paraId="214FB405"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القيادة الداعمة للتغيير</w:t>
                          </w:r>
                        </w:p>
                      </w:txbxContent>
                    </v:textbox>
                  </v:shape>
                </v:group>
                <v:shape id="صورة 54" o:spid="_x0000_s16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القادة هم القدوة، والطريقة التي يتعاملون بها مع التغيير تحدد استجابة الموظفين.</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درّب القادة ليكونوا وكلاء للتغيير، يوجهون الموظفين ويديرون المقاومة.</w:t>
      </w:r>
    </w:p>
    <w:p w:rsidR="00697EE7" w:rsidRPr="00812BC8" w:rsidRDefault="00697EE7" w:rsidP="00140525">
      <w:r w:rsidRPr="00812BC8">
        <w:rPr>
          <w:rtl/>
        </w:rPr>
        <w:t xml:space="preserve">  - شجّع القيادة التحفيزية التي تدعم الموظفين خلال فترات التغيير.</w:t>
      </w:r>
    </w:p>
    <w:p w:rsidR="00697EE7" w:rsidRDefault="00697EE7" w:rsidP="00140525">
      <w:pPr>
        <w:rPr>
          <w:rtl/>
        </w:rPr>
      </w:pPr>
      <w:r w:rsidRPr="00812BC8">
        <w:rPr>
          <w:rtl/>
        </w:rPr>
        <w:t xml:space="preserve">  - اعرض قصص نجاح قادة داخل المؤسسة كانوا قدوة في تبني التغيير.</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4C873F63" wp14:editId="7B979858">
                <wp:extent cx="5731510" cy="892088"/>
                <wp:effectExtent l="0" t="0" r="2540" b="22860"/>
                <wp:docPr id="14958693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28869822" name="مجموعة 47"/>
                        <wpg:cNvGrpSpPr/>
                        <wpg:grpSpPr>
                          <a:xfrm>
                            <a:off x="0" y="0"/>
                            <a:ext cx="5731510" cy="895351"/>
                            <a:chOff x="0" y="0"/>
                            <a:chExt cx="5878196" cy="918845"/>
                          </a:xfrm>
                        </wpg:grpSpPr>
                        <wpg:grpSp>
                          <wpg:cNvPr id="529086503" name="مجموعة 48"/>
                          <wpg:cNvGrpSpPr/>
                          <wpg:grpSpPr>
                            <a:xfrm>
                              <a:off x="0" y="0"/>
                              <a:ext cx="5878196" cy="918845"/>
                              <a:chOff x="0" y="0"/>
                              <a:chExt cx="6240348" cy="919070"/>
                            </a:xfrm>
                          </wpg:grpSpPr>
                          <wpg:grpSp>
                            <wpg:cNvPr id="259843564" name="مجموعة 49"/>
                            <wpg:cNvGrpSpPr/>
                            <wpg:grpSpPr>
                              <a:xfrm>
                                <a:off x="0" y="169208"/>
                                <a:ext cx="5433072" cy="580613"/>
                                <a:chOff x="0" y="169208"/>
                                <a:chExt cx="5433072" cy="580613"/>
                              </a:xfrm>
                            </wpg:grpSpPr>
                            <wps:wsp>
                              <wps:cNvPr id="19915002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9075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0731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910956"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إشراك الموظفين في عملية التغيير</w:t>
                                </w:r>
                              </w:p>
                            </w:txbxContent>
                          </wps:txbx>
                          <wps:bodyPr wrap="square" rtlCol="1">
                            <a:spAutoFit/>
                          </wps:bodyPr>
                        </wps:wsp>
                      </wpg:grpSp>
                      <pic:pic xmlns:pic="http://schemas.openxmlformats.org/drawingml/2006/picture">
                        <pic:nvPicPr>
                          <pic:cNvPr id="1146372187"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873F63" id="_x0000_s16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EHgAu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6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">
                  <v:group id="مجموعة 48" o:spid="_x0000_s16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">
                    <v:group id="مجموعة 49" o:spid="_x0000_s16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">
                      <v:shape id="شكل حر 50" o:spid="_x0000_s16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" fillcolor="#a5a5a5 [2092]" stroked="f" strokeweight="1pt">
                        <v:stroke joinstyle="miter"/>
                      </v:roundrect>
                    </v:group>
                    <v:oval id="شكل بيضاوي 52" o:spid="_x0000_s16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" filled="f" strokecolor="#168489" strokeweight="1pt">
                      <v:stroke joinstyle="miter"/>
                    </v:oval>
                  </v:group>
                  <v:shape id="مربع نص 41" o:spid="_x0000_s165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" filled="f" stroked="f">
                    <v:textbox style="mso-fit-shape-to-text:t">
                      <w:txbxContent>
                        <w:p w14:paraId="3C25CBA8"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إشراك الموظفين في عملية التغيير</w:t>
                          </w:r>
                        </w:p>
                      </w:txbxContent>
                    </v:textbox>
                  </v:shape>
                </v:group>
                <v:shape id="صورة 54" o:spid="_x0000_s16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المشاركة تُشعر الموظفين بالملكية والمسؤولية تجاه التغيير.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اطلب من الموظفين المساهمة بأفكارهم وآرائهم حول كيفية تنفيذ التغيير.</w:t>
      </w:r>
    </w:p>
    <w:p w:rsidR="00697EE7" w:rsidRPr="00812BC8" w:rsidRDefault="00697EE7" w:rsidP="00140525">
      <w:r w:rsidRPr="00812BC8">
        <w:rPr>
          <w:rtl/>
        </w:rPr>
        <w:t xml:space="preserve">  - أنشئ فرق عمل تشمل مختلف الأقسام لتصميم وتنفيذ مبادرات التغيير.</w:t>
      </w:r>
    </w:p>
    <w:p w:rsidR="00697EE7" w:rsidRDefault="00697EE7" w:rsidP="00140525">
      <w:pPr>
        <w:rPr>
          <w:rtl/>
        </w:rPr>
      </w:pPr>
      <w:r w:rsidRPr="00812BC8">
        <w:rPr>
          <w:rtl/>
        </w:rPr>
        <w:t xml:space="preserve">  - استخدم جلسات العصف الذهني والاستطلاعات لفهم توقعات الموظفين ومخاوفهم.</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1BC70F1" wp14:editId="35458287">
                <wp:extent cx="5731510" cy="892088"/>
                <wp:effectExtent l="0" t="0" r="2540" b="22860"/>
                <wp:docPr id="563662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07511146" name="مجموعة 47"/>
                        <wpg:cNvGrpSpPr/>
                        <wpg:grpSpPr>
                          <a:xfrm>
                            <a:off x="0" y="0"/>
                            <a:ext cx="5731510" cy="895351"/>
                            <a:chOff x="0" y="0"/>
                            <a:chExt cx="5878196" cy="918845"/>
                          </a:xfrm>
                        </wpg:grpSpPr>
                        <wpg:grpSp>
                          <wpg:cNvPr id="19902575" name="مجموعة 48"/>
                          <wpg:cNvGrpSpPr/>
                          <wpg:grpSpPr>
                            <a:xfrm>
                              <a:off x="0" y="0"/>
                              <a:ext cx="5878196" cy="918845"/>
                              <a:chOff x="0" y="0"/>
                              <a:chExt cx="6240348" cy="919070"/>
                            </a:xfrm>
                          </wpg:grpSpPr>
                          <wpg:grpSp>
                            <wpg:cNvPr id="1183538538" name="مجموعة 49"/>
                            <wpg:cNvGrpSpPr/>
                            <wpg:grpSpPr>
                              <a:xfrm>
                                <a:off x="0" y="169208"/>
                                <a:ext cx="5433072" cy="580613"/>
                                <a:chOff x="0" y="169208"/>
                                <a:chExt cx="5433072" cy="580613"/>
                              </a:xfrm>
                            </wpg:grpSpPr>
                            <wps:wsp>
                              <wps:cNvPr id="54357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041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00465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8080094"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ثقافة التعلّم المستمر</w:t>
                                </w:r>
                              </w:p>
                            </w:txbxContent>
                          </wps:txbx>
                          <wps:bodyPr wrap="square" rtlCol="1">
                            <a:spAutoFit/>
                          </wps:bodyPr>
                        </wps:wsp>
                      </wpg:grpSp>
                      <pic:pic xmlns:pic="http://schemas.openxmlformats.org/drawingml/2006/picture">
                        <pic:nvPicPr>
                          <pic:cNvPr id="1816222330"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1BC70F1" id="_x0000_s16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SxU00mgcAAPg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6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">
                  <v:group id="مجموعة 48" o:spid="_x0000_s16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">
                    <v:group id="مجموعة 49" o:spid="_x0000_s16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">
                      <v:shape id="شكل حر 50" o:spid="_x0000_s16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" fillcolor="#a5a5a5 [2092]" stroked="f" strokeweight="1pt">
                        <v:stroke joinstyle="miter"/>
                      </v:roundrect>
                    </v:group>
                    <v:oval id="شكل بيضاوي 52" o:spid="_x0000_s16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" filled="f" strokecolor="#168489" strokeweight="1pt">
                      <v:stroke joinstyle="miter"/>
                    </v:oval>
                  </v:group>
                  <v:shape id="مربع نص 41" o:spid="_x0000_s166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" filled="f" stroked="f">
                    <v:textbox style="mso-fit-shape-to-text:t">
                      <w:txbxContent>
                        <w:p w14:paraId="31935783"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ثقافة التعلّم المستمر</w:t>
                          </w:r>
                        </w:p>
                      </w:txbxContent>
                    </v:textbox>
                  </v:shape>
                </v:group>
                <v:shape id="صورة 54" o:spid="_x0000_s16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المؤسسات التي تشجع على التعلم المستمر تكون أكثر استعدادا</w:t>
      </w:r>
      <w:r>
        <w:rPr>
          <w:rFonts w:hint="cs"/>
          <w:rtl/>
        </w:rPr>
        <w:t>ً</w:t>
      </w:r>
      <w:r w:rsidRPr="00812BC8">
        <w:rPr>
          <w:rtl/>
        </w:rPr>
        <w:t xml:space="preserve"> للتغيير.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قدّم برامج تدريبية لتطوير مهارات الموظفين بما يتناسب مع متطلبات التغيير.</w:t>
      </w:r>
    </w:p>
    <w:p w:rsidR="00697EE7" w:rsidRPr="00812BC8" w:rsidRDefault="00697EE7" w:rsidP="00140525">
      <w:r w:rsidRPr="00812BC8">
        <w:rPr>
          <w:rtl/>
        </w:rPr>
        <w:t xml:space="preserve">  - شجع الموظفين على تجربة أفكار جديدة دون الخوف من الفشل.</w:t>
      </w:r>
    </w:p>
    <w:p w:rsidR="00697EE7" w:rsidRDefault="00697EE7" w:rsidP="00140525">
      <w:pPr>
        <w:rPr>
          <w:rtl/>
        </w:rPr>
      </w:pPr>
      <w:r w:rsidRPr="00812BC8">
        <w:rPr>
          <w:rtl/>
        </w:rPr>
        <w:t xml:space="preserve">  - التعل</w:t>
      </w:r>
      <w:r>
        <w:rPr>
          <w:rFonts w:hint="cs"/>
          <w:rtl/>
        </w:rPr>
        <w:t>ّ</w:t>
      </w:r>
      <w:r w:rsidRPr="00812BC8">
        <w:rPr>
          <w:rtl/>
        </w:rPr>
        <w:t>م من الأخطاء كجزء من عملية التطوير.</w:t>
      </w:r>
    </w:p>
    <w:p w:rsidR="00140525" w:rsidRPr="00812BC8" w:rsidRDefault="00140525" w:rsidP="00140525">
      <w:r w:rsidRPr="002A078C">
        <w:rPr>
          <w:rFonts w:ascii="Sakkal Majalla" w:hAnsi="Sakkal Majalla"/>
          <w:noProof/>
          <w:sz w:val="34"/>
        </w:rPr>
        <mc:AlternateContent>
          <mc:Choice Requires="wpg">
            <w:drawing>
              <wp:inline distT="0" distB="0" distL="0" distR="0" wp14:anchorId="46AD38A1" wp14:editId="7E62632F">
                <wp:extent cx="5731510" cy="892088"/>
                <wp:effectExtent l="0" t="0" r="2540" b="22860"/>
                <wp:docPr id="8502096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03746839" name="مجموعة 47"/>
                        <wpg:cNvGrpSpPr/>
                        <wpg:grpSpPr>
                          <a:xfrm>
                            <a:off x="0" y="0"/>
                            <a:ext cx="5731510" cy="895351"/>
                            <a:chOff x="0" y="0"/>
                            <a:chExt cx="5878196" cy="918845"/>
                          </a:xfrm>
                        </wpg:grpSpPr>
                        <wpg:grpSp>
                          <wpg:cNvPr id="356075163" name="مجموعة 48"/>
                          <wpg:cNvGrpSpPr/>
                          <wpg:grpSpPr>
                            <a:xfrm>
                              <a:off x="0" y="0"/>
                              <a:ext cx="5878196" cy="918845"/>
                              <a:chOff x="0" y="0"/>
                              <a:chExt cx="6240348" cy="919070"/>
                            </a:xfrm>
                          </wpg:grpSpPr>
                          <wpg:grpSp>
                            <wpg:cNvPr id="1080413130" name="مجموعة 49"/>
                            <wpg:cNvGrpSpPr/>
                            <wpg:grpSpPr>
                              <a:xfrm>
                                <a:off x="0" y="169208"/>
                                <a:ext cx="5433072" cy="580613"/>
                                <a:chOff x="0" y="169208"/>
                                <a:chExt cx="5433072" cy="580613"/>
                              </a:xfrm>
                            </wpg:grpSpPr>
                            <wps:wsp>
                              <wps:cNvPr id="16312326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0026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2664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033728"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بناء بيئة مفتوحة للتواصل والشفافية</w:t>
                                </w:r>
                              </w:p>
                            </w:txbxContent>
                          </wps:txbx>
                          <wps:bodyPr wrap="square" rtlCol="1">
                            <a:spAutoFit/>
                          </wps:bodyPr>
                        </wps:wsp>
                      </wpg:grpSp>
                      <pic:pic xmlns:pic="http://schemas.openxmlformats.org/drawingml/2006/picture">
                        <pic:nvPicPr>
                          <pic:cNvPr id="152485317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6AD38A1" id="_x0000_s16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">
                <v:group id="مجموعة 47" o:spid="_x0000_s1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">
                  <v:group id="مجموعة 48" o:spid="_x0000_s1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">
                    <v:group id="مجموعة 49" o:spid="_x0000_s1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">
                      <v:shape id="شكل حر 50" o:spid="_x0000_s1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" fillcolor="#a5a5a5 [2092]" stroked="f" strokeweight="1pt">
                        <v:stroke joinstyle="miter"/>
                      </v:roundrect>
                    </v:group>
                    <v:oval id="شكل بيضاوي 52" o:spid="_x0000_s1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" filled="f" strokecolor="#168489" strokeweight="1pt">
                      <v:stroke joinstyle="miter"/>
                    </v:oval>
                  </v:group>
                  <v:shape id="مربع نص 41" o:spid="_x0000_s16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" filled="f" stroked="f">
                    <v:textbox style="mso-fit-shape-to-text:t">
                      <w:txbxContent>
                        <w:p w14:paraId="65F6818B"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بناء بيئة مفتوحة للتواصل والشفافية</w:t>
                          </w:r>
                        </w:p>
                      </w:txbxContent>
                    </v:textbox>
                  </v:shape>
                </v:group>
                <v:shape id="صورة 54" o:spid="_x0000_s16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">
                  <v:imagedata r:id="rId85" o:title=""/>
                </v:shape>
                <w10:anchorlock/>
              </v:group>
            </w:pict>
          </mc:Fallback>
        </mc:AlternateContent>
      </w:r>
    </w:p>
    <w:p w:rsidR="00697EE7" w:rsidRPr="00812BC8" w:rsidRDefault="00697EE7" w:rsidP="00140525">
      <w:r w:rsidRPr="00812BC8">
        <w:rPr>
          <w:rtl/>
        </w:rPr>
        <w:t>التواصل الفع</w:t>
      </w:r>
      <w:r>
        <w:rPr>
          <w:rFonts w:hint="cs"/>
          <w:rtl/>
        </w:rPr>
        <w:t>ّ</w:t>
      </w:r>
      <w:r w:rsidRPr="00812BC8">
        <w:rPr>
          <w:rtl/>
        </w:rPr>
        <w:t>ال يقلل من الغموض والخوف المرتبط بالتغيير.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شارك الموظفين بالمستجدات المتعلقة بالتغيير بشكل دوري.</w:t>
      </w:r>
    </w:p>
    <w:p w:rsidR="00697EE7" w:rsidRPr="00812BC8" w:rsidRDefault="00697EE7" w:rsidP="00140525">
      <w:r w:rsidRPr="00812BC8">
        <w:rPr>
          <w:rtl/>
        </w:rPr>
        <w:t xml:space="preserve">  - افتح قنوات تواصل تتيح للموظفين التعبير عن آرائهم ومخاوفهم.</w:t>
      </w:r>
    </w:p>
    <w:p w:rsidR="00697EE7" w:rsidRDefault="00697EE7" w:rsidP="00140525">
      <w:pPr>
        <w:rPr>
          <w:rtl/>
        </w:rPr>
      </w:pPr>
      <w:r w:rsidRPr="00812BC8">
        <w:rPr>
          <w:rtl/>
        </w:rPr>
        <w:t xml:space="preserve">  - استخدم الاجتماعات والرسائل الداخلية لتوضيح الأسباب والفوائد وراء التغيير.</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1F83F517" wp14:editId="245E464E">
                <wp:extent cx="5731510" cy="892088"/>
                <wp:effectExtent l="0" t="0" r="2540" b="22860"/>
                <wp:docPr id="19496531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53689205" name="مجموعة 47"/>
                        <wpg:cNvGrpSpPr/>
                        <wpg:grpSpPr>
                          <a:xfrm>
                            <a:off x="0" y="0"/>
                            <a:ext cx="5731510" cy="895351"/>
                            <a:chOff x="0" y="0"/>
                            <a:chExt cx="5878196" cy="918845"/>
                          </a:xfrm>
                        </wpg:grpSpPr>
                        <wpg:grpSp>
                          <wpg:cNvPr id="1915985171" name="مجموعة 48"/>
                          <wpg:cNvGrpSpPr/>
                          <wpg:grpSpPr>
                            <a:xfrm>
                              <a:off x="0" y="0"/>
                              <a:ext cx="5878196" cy="918845"/>
                              <a:chOff x="0" y="0"/>
                              <a:chExt cx="6240348" cy="919070"/>
                            </a:xfrm>
                          </wpg:grpSpPr>
                          <wpg:grpSp>
                            <wpg:cNvPr id="755918152" name="مجموعة 49"/>
                            <wpg:cNvGrpSpPr/>
                            <wpg:grpSpPr>
                              <a:xfrm>
                                <a:off x="0" y="169208"/>
                                <a:ext cx="5433072" cy="580613"/>
                                <a:chOff x="0" y="169208"/>
                                <a:chExt cx="5433072" cy="580613"/>
                              </a:xfrm>
                            </wpg:grpSpPr>
                            <wps:wsp>
                              <wps:cNvPr id="3722004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1810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63392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7655459" name="مربع نص 41"/>
                          <wps:cNvSpPr txBox="1"/>
                          <wps:spPr>
                            <a:xfrm>
                              <a:off x="204466" y="257055"/>
                              <a:ext cx="4615801" cy="387740"/>
                            </a:xfrm>
                            <a:prstGeom prst="rect">
                              <a:avLst/>
                            </a:prstGeom>
                            <a:noFill/>
                          </wps:spPr>
                          <wps:txbx>
                            <w:txbxContent>
                              <w:p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إدارة المقاومة بشكل استباقي</w:t>
                                </w:r>
                              </w:p>
                            </w:txbxContent>
                          </wps:txbx>
                          <wps:bodyPr wrap="square" rtlCol="1">
                            <a:spAutoFit/>
                          </wps:bodyPr>
                        </wps:wsp>
                      </wpg:grpSp>
                      <pic:pic xmlns:pic="http://schemas.openxmlformats.org/drawingml/2006/picture">
                        <pic:nvPicPr>
                          <pic:cNvPr id="975736731"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83F517" id="_x0000_s16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fdWmgcAAPg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wmfdWmgcAAPg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">
                  <v:group id="مجموعة 48" o:spid="_x0000_s1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">
                    <v:group id="مجموعة 49" o:spid="_x0000_s1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">
                      <v:shape id="شكل حر 50" o:spid="_x0000_s1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" fillcolor="#a5a5a5 [2092]" stroked="f" strokeweight="1pt">
                        <v:stroke joinstyle="miter"/>
                      </v:roundrect>
                    </v:group>
                    <v:oval id="شكل بيضاوي 52" o:spid="_x0000_s1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" filled="f" strokecolor="#168489" strokeweight="1pt">
                      <v:stroke joinstyle="miter"/>
                    </v:oval>
                  </v:group>
                  <v:shape id="مربع نص 41" o:spid="_x0000_s16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" filled="f" stroked="f">
                    <v:textbox style="mso-fit-shape-to-text:t">
                      <w:txbxContent>
                        <w:p w14:paraId="44730B90" w14:textId="77777777" w:rsidR="00140525" w:rsidRDefault="00CB5405"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إدارة المقاومة بشكل استباقي</w:t>
                          </w:r>
                        </w:p>
                      </w:txbxContent>
                    </v:textbox>
                  </v:shape>
                </v:group>
                <v:shape id="صورة 54" o:spid="_x0000_s16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المقاومة للتغيير هي أمر طبيعي، ولكن إدارتها بذكاء يمكن أن يحوّلها إلى فرصة.</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استمع بعناية إلى مخاوف الموظفين وحاول فهم أسبابها.</w:t>
      </w:r>
    </w:p>
    <w:p w:rsidR="00697EE7" w:rsidRPr="00812BC8" w:rsidRDefault="00697EE7" w:rsidP="00140525">
      <w:r w:rsidRPr="00812BC8">
        <w:rPr>
          <w:rtl/>
        </w:rPr>
        <w:t xml:space="preserve">  - وف</w:t>
      </w:r>
      <w:r>
        <w:rPr>
          <w:rFonts w:hint="cs"/>
          <w:rtl/>
        </w:rPr>
        <w:t>ّ</w:t>
      </w:r>
      <w:r w:rsidRPr="00812BC8">
        <w:rPr>
          <w:rtl/>
        </w:rPr>
        <w:t>ر الدعم النفسي والمهني للموظفين الذين يواجهون صعوبة في التكيف.</w:t>
      </w:r>
    </w:p>
    <w:p w:rsidR="00697EE7" w:rsidRDefault="00697EE7" w:rsidP="00140525">
      <w:r w:rsidRPr="00812BC8">
        <w:rPr>
          <w:rtl/>
        </w:rPr>
        <w:t xml:space="preserve">  - اشرح كيف سيعود التغيير بالفائدة على الموظفين أنفسهم، سواء من خلال تحسين بيئة العمل أو تعزيز فرصهم المهنية.</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D52B2D" w:rsidRPr="00611798" w:rsidTr="00446CE9">
        <w:tc>
          <w:tcPr>
            <w:tcW w:w="1963" w:type="dxa"/>
            <w:tcBorders>
              <w:right w:val="single" w:sz="36" w:space="0" w:color="168489"/>
            </w:tcBorders>
            <w:shd w:val="clear" w:color="auto" w:fill="F2F2F2" w:themeFill="background1" w:themeFillShade="F2"/>
            <w:vAlign w:val="center"/>
          </w:tcPr>
          <w:p w:rsidR="00D52B2D" w:rsidRPr="00611798" w:rsidRDefault="00D52B2D" w:rsidP="00446CE9">
            <w:pPr>
              <w:pageBreakBefore/>
              <w:jc w:val="center"/>
              <w:rPr>
                <w:b/>
                <w:rtl/>
              </w:rPr>
            </w:pPr>
            <w:r w:rsidRPr="00611798">
              <w:rPr>
                <w:b/>
                <w:noProof/>
                <w:rtl/>
              </w:rPr>
              <w:lastRenderedPageBreak/>
              <w:drawing>
                <wp:inline distT="0" distB="0" distL="0" distR="0" wp14:anchorId="4FBBD4BC" wp14:editId="73DD0530">
                  <wp:extent cx="563984" cy="563914"/>
                  <wp:effectExtent l="0" t="0" r="7620" b="7620"/>
                  <wp:docPr id="1048848913" name="Picture 104884891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D52B2D" w:rsidRPr="00611798" w:rsidRDefault="00D52B2D" w:rsidP="00446CE9">
            <w:pPr>
              <w:jc w:val="center"/>
              <w:rPr>
                <w:rFonts w:ascii="Adobe Arabic" w:hAnsi="Adobe Arabic" w:cs="Adobe Arabic"/>
                <w:color w:val="168489"/>
                <w:sz w:val="40"/>
                <w:szCs w:val="44"/>
                <w:rtl/>
                <w:lang w:bidi="ar-SY"/>
              </w:rPr>
            </w:pPr>
            <w:r w:rsidRPr="00D52B2D">
              <w:rPr>
                <w:rFonts w:ascii="Adobe Arabic" w:hAnsi="Adobe Arabic" w:cs="Adobe Arabic"/>
                <w:b/>
                <w:bCs/>
                <w:color w:val="168489"/>
                <w:sz w:val="40"/>
                <w:szCs w:val="44"/>
                <w:rtl/>
                <w:lang w:bidi="ar-SY"/>
              </w:rPr>
              <w:t>ما هي أبرز التحديات التي تعوق تحويل الثقافة التنظيمية إلى ثقافة مرنة تتقبّل التغيير؟</w:t>
            </w:r>
          </w:p>
        </w:tc>
      </w:tr>
      <w:tr w:rsidR="00D52B2D" w:rsidRPr="00611798" w:rsidTr="00446CE9">
        <w:tc>
          <w:tcPr>
            <w:tcW w:w="1963" w:type="dxa"/>
            <w:tcBorders>
              <w:right w:val="single" w:sz="36" w:space="0" w:color="168489"/>
            </w:tcBorders>
            <w:shd w:val="clear" w:color="auto" w:fill="F2F2F2" w:themeFill="background1" w:themeFillShade="F2"/>
            <w:vAlign w:val="center"/>
          </w:tcPr>
          <w:p w:rsidR="00D52B2D" w:rsidRPr="00611798" w:rsidRDefault="00D52B2D" w:rsidP="00446CE9">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D52B2D" w:rsidRPr="00611798" w:rsidRDefault="00D52B2D" w:rsidP="00446CE9">
            <w:pPr>
              <w:rPr>
                <w:b/>
                <w:rtl/>
              </w:rPr>
            </w:pPr>
          </w:p>
        </w:tc>
      </w:tr>
      <w:tr w:rsidR="00D52B2D" w:rsidRPr="00611798" w:rsidTr="00446CE9">
        <w:tc>
          <w:tcPr>
            <w:tcW w:w="9206" w:type="dxa"/>
            <w:gridSpan w:val="2"/>
          </w:tcPr>
          <w:p w:rsidR="00D52B2D" w:rsidRPr="00611798" w:rsidRDefault="00D52B2D" w:rsidP="00446CE9"/>
          <w:p w:rsidR="00D52B2D" w:rsidRPr="00611798" w:rsidRDefault="00F221DB" w:rsidP="00446CE9">
            <w:pPr>
              <w:rPr>
                <w:color w:val="C00000"/>
              </w:rPr>
            </w:pPr>
            <w:hyperlink r:id="rId130" w:history="1">
              <w:r w:rsidR="00D52B2D" w:rsidRPr="00F221DB">
                <w:rPr>
                  <w:rStyle w:val="Hyperlink"/>
                  <w:rFonts w:hint="cs"/>
                  <w:rtl/>
                </w:rPr>
                <w:t>الحل:</w:t>
              </w:r>
            </w:hyperlink>
          </w:p>
          <w:p w:rsidR="00EE10E5" w:rsidRPr="00D52B2D" w:rsidRDefault="00EE10E5" w:rsidP="00EE10E5">
            <w:pPr>
              <w:pStyle w:val="ListParagraph"/>
              <w:numPr>
                <w:ilvl w:val="0"/>
                <w:numId w:val="15"/>
              </w:numPr>
              <w:spacing w:line="360" w:lineRule="auto"/>
              <w:jc w:val="both"/>
              <w:rPr>
                <w:rFonts w:ascii="Adobe Arabic" w:hAnsi="Adobe Arabic" w:cs="Adobe Arabic"/>
                <w:sz w:val="36"/>
                <w:szCs w:val="36"/>
              </w:rPr>
            </w:pPr>
            <w:r w:rsidRPr="00D52B2D">
              <w:rPr>
                <w:rFonts w:ascii="Adobe Arabic" w:hAnsi="Adobe Arabic" w:cs="Adobe Arabic"/>
                <w:b/>
                <w:bCs/>
                <w:color w:val="168489"/>
                <w:sz w:val="36"/>
                <w:szCs w:val="36"/>
                <w:rtl/>
              </w:rPr>
              <w:t>المقاومة الداخلية:</w:t>
            </w:r>
            <w:r w:rsidRPr="00D52B2D">
              <w:rPr>
                <w:rFonts w:ascii="Adobe Arabic" w:hAnsi="Adobe Arabic" w:cs="Adobe Arabic"/>
                <w:color w:val="168489"/>
                <w:sz w:val="36"/>
                <w:szCs w:val="36"/>
                <w:rtl/>
              </w:rPr>
              <w:t xml:space="preserve"> </w:t>
            </w:r>
            <w:r w:rsidRPr="00D52B2D">
              <w:rPr>
                <w:rFonts w:ascii="Adobe Arabic" w:hAnsi="Adobe Arabic" w:cs="Adobe Arabic"/>
                <w:sz w:val="36"/>
                <w:szCs w:val="36"/>
                <w:rtl/>
              </w:rPr>
              <w:t>قد تواجه مقاومة من الموظفين أو القادة الذين يشعرون بالراحة مع الوضع الراهن.</w:t>
            </w:r>
          </w:p>
          <w:p w:rsidR="00EE10E5" w:rsidRPr="00D52B2D" w:rsidRDefault="00EE10E5" w:rsidP="00EE10E5">
            <w:pPr>
              <w:pStyle w:val="ListParagraph"/>
              <w:numPr>
                <w:ilvl w:val="0"/>
                <w:numId w:val="15"/>
              </w:numPr>
              <w:spacing w:line="360" w:lineRule="auto"/>
              <w:jc w:val="both"/>
              <w:rPr>
                <w:rFonts w:ascii="Adobe Arabic" w:hAnsi="Adobe Arabic" w:cs="Adobe Arabic"/>
                <w:sz w:val="36"/>
                <w:szCs w:val="36"/>
              </w:rPr>
            </w:pPr>
            <w:r w:rsidRPr="00D52B2D">
              <w:rPr>
                <w:rFonts w:ascii="Adobe Arabic" w:hAnsi="Adobe Arabic" w:cs="Adobe Arabic"/>
                <w:b/>
                <w:bCs/>
                <w:color w:val="168489"/>
                <w:sz w:val="36"/>
                <w:szCs w:val="36"/>
                <w:rtl/>
              </w:rPr>
              <w:t>التغيير الطويل الأمد:</w:t>
            </w:r>
            <w:r w:rsidRPr="00D52B2D">
              <w:rPr>
                <w:rFonts w:ascii="Adobe Arabic" w:hAnsi="Adobe Arabic" w:cs="Adobe Arabic"/>
                <w:sz w:val="36"/>
                <w:szCs w:val="36"/>
                <w:rtl/>
              </w:rPr>
              <w:t xml:space="preserve"> تحويل الثقافة ليس أمرا</w:t>
            </w:r>
            <w:r w:rsidRPr="00D52B2D">
              <w:rPr>
                <w:rFonts w:ascii="Adobe Arabic" w:hAnsi="Adobe Arabic" w:cs="Adobe Arabic" w:hint="cs"/>
                <w:sz w:val="36"/>
                <w:szCs w:val="36"/>
                <w:rtl/>
              </w:rPr>
              <w:t>ً</w:t>
            </w:r>
            <w:r w:rsidRPr="00D52B2D">
              <w:rPr>
                <w:rFonts w:ascii="Adobe Arabic" w:hAnsi="Adobe Arabic" w:cs="Adobe Arabic"/>
                <w:sz w:val="36"/>
                <w:szCs w:val="36"/>
                <w:rtl/>
              </w:rPr>
              <w:t xml:space="preserve"> يحدث بين ليلة وضحاها، بل يتطلب وقتًا واستمرارية.</w:t>
            </w:r>
          </w:p>
          <w:p w:rsidR="00EE10E5" w:rsidRPr="00D52B2D" w:rsidRDefault="00EE10E5" w:rsidP="00EE10E5">
            <w:pPr>
              <w:pStyle w:val="ListParagraph"/>
              <w:numPr>
                <w:ilvl w:val="0"/>
                <w:numId w:val="15"/>
              </w:numPr>
              <w:spacing w:line="360" w:lineRule="auto"/>
              <w:jc w:val="both"/>
              <w:rPr>
                <w:rFonts w:ascii="Adobe Arabic" w:hAnsi="Adobe Arabic" w:cs="Adobe Arabic"/>
                <w:sz w:val="36"/>
                <w:szCs w:val="36"/>
              </w:rPr>
            </w:pPr>
            <w:r w:rsidRPr="00D52B2D">
              <w:rPr>
                <w:rFonts w:ascii="Adobe Arabic" w:hAnsi="Adobe Arabic" w:cs="Adobe Arabic"/>
                <w:b/>
                <w:bCs/>
                <w:color w:val="168489"/>
                <w:sz w:val="36"/>
                <w:szCs w:val="36"/>
                <w:rtl/>
              </w:rPr>
              <w:t>التوازن بين التغيير والاستقرار:</w:t>
            </w:r>
            <w:r w:rsidRPr="00D52B2D">
              <w:rPr>
                <w:rFonts w:ascii="Adobe Arabic" w:hAnsi="Adobe Arabic" w:cs="Adobe Arabic"/>
                <w:sz w:val="36"/>
                <w:szCs w:val="36"/>
                <w:rtl/>
              </w:rPr>
              <w:t xml:space="preserve"> الحفاظ على استمرارية الأعمال اليومية مع تطبيق التغييرات الثقافية.</w:t>
            </w:r>
          </w:p>
          <w:p w:rsidR="00D52B2D" w:rsidRPr="00611798" w:rsidRDefault="00D52B2D" w:rsidP="00446CE9">
            <w:pPr>
              <w:rPr>
                <w:b/>
                <w:bCs/>
              </w:rPr>
            </w:pPr>
          </w:p>
          <w:p w:rsidR="00D52B2D" w:rsidRPr="00611798" w:rsidRDefault="00D52B2D" w:rsidP="00446CE9">
            <w:pPr>
              <w:rPr>
                <w:b/>
                <w:bCs/>
                <w:lang w:val="en-GB"/>
              </w:rPr>
            </w:pPr>
          </w:p>
        </w:tc>
      </w:tr>
    </w:tbl>
    <w:p w:rsidR="00D52B2D" w:rsidRPr="00611798" w:rsidRDefault="00D52B2D" w:rsidP="00D52B2D"/>
    <w:p w:rsidR="00D52B2D" w:rsidRPr="00611798" w:rsidRDefault="00D52B2D" w:rsidP="00D52B2D"/>
    <w:p w:rsidR="00D52B2D" w:rsidRPr="00611798" w:rsidRDefault="00D52B2D" w:rsidP="00D52B2D">
      <w:pPr>
        <w:jc w:val="center"/>
        <w:rPr>
          <w:rtl/>
        </w:rPr>
      </w:pPr>
      <w:r w:rsidRPr="00611798">
        <w:rPr>
          <w:noProof/>
        </w:rPr>
        <w:drawing>
          <wp:inline distT="0" distB="0" distL="0" distR="0" wp14:anchorId="011CFAED" wp14:editId="4FD30C92">
            <wp:extent cx="1501775" cy="1397000"/>
            <wp:effectExtent l="0" t="0" r="0" b="0"/>
            <wp:docPr id="1965786347"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697EE7" w:rsidRDefault="00A019AD" w:rsidP="00EE10E5">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6E9618E6" wp14:editId="0E0B537A">
                <wp:extent cx="5731510" cy="895350"/>
                <wp:effectExtent l="0" t="0" r="21590" b="19050"/>
                <wp:docPr id="17123483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0351362"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2510817" name="مجموعة 39"/>
                        <wpg:cNvGrpSpPr/>
                        <wpg:grpSpPr>
                          <a:xfrm>
                            <a:off x="0" y="0"/>
                            <a:ext cx="5731510" cy="895350"/>
                            <a:chOff x="0" y="0"/>
                            <a:chExt cx="5878196" cy="918845"/>
                          </a:xfrm>
                        </wpg:grpSpPr>
                        <wpg:grpSp>
                          <wpg:cNvPr id="1673340588" name="مجموعة 40"/>
                          <wpg:cNvGrpSpPr/>
                          <wpg:grpSpPr>
                            <a:xfrm>
                              <a:off x="0" y="0"/>
                              <a:ext cx="5878196" cy="918845"/>
                              <a:chOff x="0" y="0"/>
                              <a:chExt cx="6240348" cy="919070"/>
                            </a:xfrm>
                          </wpg:grpSpPr>
                          <wpg:grpSp>
                            <wpg:cNvPr id="1612918583" name="مجموعة 41"/>
                            <wpg:cNvGrpSpPr/>
                            <wpg:grpSpPr>
                              <a:xfrm>
                                <a:off x="0" y="169208"/>
                                <a:ext cx="5433072" cy="580613"/>
                                <a:chOff x="0" y="169208"/>
                                <a:chExt cx="5433072" cy="580613"/>
                              </a:xfrm>
                            </wpg:grpSpPr>
                            <wps:wsp>
                              <wps:cNvPr id="5777461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008284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45127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5031501" name="مربع نص 41"/>
                          <wps:cNvSpPr txBox="1"/>
                          <wps:spPr>
                            <a:xfrm>
                              <a:off x="204484" y="257055"/>
                              <a:ext cx="4616071" cy="387740"/>
                            </a:xfrm>
                            <a:prstGeom prst="rect">
                              <a:avLst/>
                            </a:prstGeom>
                            <a:noFill/>
                          </wps:spPr>
                          <wps:txbx>
                            <w:txbxContent>
                              <w:p w:rsidR="00A019AD" w:rsidRDefault="00EE10E5" w:rsidP="00A019AD">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السلوكيّات الجديدة التي يجب على الموظفين تبنيها لدعم التغيير</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9618E6" id="_x0000_s16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m7/1utBwAAuR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6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">
                  <v:imagedata r:id="rId59" o:title=""/>
                </v:shape>
                <v:group id="مجموعة 39" o:spid="_x0000_s1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">
                  <v:group id="مجموعة 40" o:spid="_x0000_s1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">
                    <v:group id="مجموعة 41" o:spid="_x0000_s1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">
                      <v:shape id="شكل حر 42" o:spid="_x0000_s1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" fillcolor="#168489" stroked="f" strokeweight="1pt">
                        <v:stroke joinstyle="miter"/>
                      </v:roundrect>
                    </v:group>
                    <v:oval id="شكل بيضاوي 44" o:spid="_x0000_s1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" filled="f" strokecolor="#a5a5a5 [2092]" strokeweight="1pt">
                      <v:stroke joinstyle="miter"/>
                    </v:oval>
                  </v:group>
                  <v:shape id="مربع نص 41" o:spid="_x0000_s16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" filled="f" stroked="f">
                    <v:textbox style="mso-fit-shape-to-text:t">
                      <w:txbxContent>
                        <w:p w14:paraId="7812E38A" w14:textId="77777777" w:rsidR="00A019AD" w:rsidRDefault="00EE10E5" w:rsidP="00A019AD">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السلوكيّات الجديدة التي يجب على الموظفين تبنيها لدعم التغيير</w:t>
                          </w:r>
                        </w:p>
                      </w:txbxContent>
                    </v:textbox>
                  </v:shape>
                </v:group>
                <w10:anchorlock/>
              </v:group>
            </w:pict>
          </mc:Fallback>
        </mc:AlternateContent>
      </w:r>
    </w:p>
    <w:p w:rsidR="00697EE7" w:rsidRPr="00812BC8" w:rsidRDefault="00697EE7" w:rsidP="00140525">
      <w:r w:rsidRPr="00812BC8">
        <w:rPr>
          <w:rtl/>
        </w:rPr>
        <w:t>يتطلب التغيير في بيئة العمل أكثر من مجرد استراتيجيات وخطط؛ إنه يتطلب تغييرا</w:t>
      </w:r>
      <w:r>
        <w:rPr>
          <w:rFonts w:hint="cs"/>
          <w:rtl/>
        </w:rPr>
        <w:t>ً</w:t>
      </w:r>
      <w:r w:rsidRPr="00812BC8">
        <w:rPr>
          <w:rtl/>
        </w:rPr>
        <w:t xml:space="preserve"> في السلوكي</w:t>
      </w:r>
      <w:r>
        <w:rPr>
          <w:rFonts w:hint="cs"/>
          <w:rtl/>
        </w:rPr>
        <w:t>ّ</w:t>
      </w:r>
      <w:r w:rsidRPr="00812BC8">
        <w:rPr>
          <w:rtl/>
        </w:rPr>
        <w:t>ات اليومية للموظفين لضمان نجاحه. السلوكي</w:t>
      </w:r>
      <w:r>
        <w:rPr>
          <w:rFonts w:hint="cs"/>
          <w:rtl/>
        </w:rPr>
        <w:t>ّ</w:t>
      </w:r>
      <w:r w:rsidRPr="00812BC8">
        <w:rPr>
          <w:rtl/>
        </w:rPr>
        <w:t>ات هي العمود الفقري لأي تحول تنظيمي، سواء</w:t>
      </w:r>
      <w:r>
        <w:rPr>
          <w:rFonts w:hint="cs"/>
          <w:rtl/>
        </w:rPr>
        <w:t>ً</w:t>
      </w:r>
      <w:r w:rsidRPr="00812BC8">
        <w:rPr>
          <w:rtl/>
        </w:rPr>
        <w:t xml:space="preserve"> كان تحولا</w:t>
      </w:r>
      <w:r>
        <w:rPr>
          <w:rFonts w:hint="cs"/>
          <w:rtl/>
        </w:rPr>
        <w:t>ً</w:t>
      </w:r>
      <w:r w:rsidRPr="00812BC8">
        <w:rPr>
          <w:rtl/>
        </w:rPr>
        <w:t xml:space="preserve"> رقميا</w:t>
      </w:r>
      <w:r>
        <w:rPr>
          <w:rFonts w:hint="cs"/>
          <w:rtl/>
        </w:rPr>
        <w:t>ً</w:t>
      </w:r>
      <w:r w:rsidRPr="00812BC8">
        <w:rPr>
          <w:rtl/>
        </w:rPr>
        <w:t>، ثقافيا</w:t>
      </w:r>
      <w:r>
        <w:rPr>
          <w:rFonts w:hint="cs"/>
          <w:rtl/>
        </w:rPr>
        <w:t>ً</w:t>
      </w:r>
      <w:r w:rsidRPr="00812BC8">
        <w:rPr>
          <w:rtl/>
        </w:rPr>
        <w:t>، أو إداريا</w:t>
      </w:r>
      <w:r>
        <w:rPr>
          <w:rFonts w:hint="cs"/>
          <w:rtl/>
        </w:rPr>
        <w:t>ً</w:t>
      </w:r>
      <w:r w:rsidRPr="00812BC8">
        <w:rPr>
          <w:rtl/>
        </w:rPr>
        <w:t>. ومع ذلك، فإن تبن</w:t>
      </w:r>
      <w:r>
        <w:rPr>
          <w:rFonts w:hint="cs"/>
          <w:rtl/>
        </w:rPr>
        <w:t>ّ</w:t>
      </w:r>
      <w:r w:rsidRPr="00812BC8">
        <w:rPr>
          <w:rtl/>
        </w:rPr>
        <w:t>ي سلوكي</w:t>
      </w:r>
      <w:r>
        <w:rPr>
          <w:rFonts w:hint="cs"/>
          <w:rtl/>
        </w:rPr>
        <w:t>ّ</w:t>
      </w:r>
      <w:r w:rsidRPr="00812BC8">
        <w:rPr>
          <w:rtl/>
        </w:rPr>
        <w:t>ات جديدة قد يكون تحديا</w:t>
      </w:r>
      <w:r>
        <w:rPr>
          <w:rFonts w:hint="cs"/>
          <w:rtl/>
        </w:rPr>
        <w:t>ً</w:t>
      </w:r>
      <w:r w:rsidRPr="00812BC8">
        <w:rPr>
          <w:rtl/>
        </w:rPr>
        <w:t xml:space="preserve"> للموظفين الذين اعتادوا الروتين التقليدي. </w:t>
      </w:r>
      <w:r>
        <w:rPr>
          <w:rFonts w:hint="cs"/>
          <w:rtl/>
        </w:rPr>
        <w:t>وفيما يلي</w:t>
      </w:r>
      <w:r w:rsidRPr="00812BC8">
        <w:rPr>
          <w:rtl/>
        </w:rPr>
        <w:t>، نستعرض أهم السلوكي</w:t>
      </w:r>
      <w:r>
        <w:rPr>
          <w:rFonts w:hint="cs"/>
          <w:rtl/>
        </w:rPr>
        <w:t>ّ</w:t>
      </w:r>
      <w:r w:rsidRPr="00812BC8">
        <w:rPr>
          <w:rtl/>
        </w:rPr>
        <w:t>ات التي يجب على الموظفين تبنيها لدعم التغيير، ولماذا هي ضرورية، وكيف يمكن تشجيع الموظفين على تطويرها.</w:t>
      </w:r>
    </w:p>
    <w:p w:rsidR="00697EE7" w:rsidRDefault="00697EE7" w:rsidP="00140525">
      <w:pPr>
        <w:rPr>
          <w:b/>
          <w:bCs/>
          <w:color w:val="168489"/>
        </w:rPr>
      </w:pPr>
      <w:r w:rsidRPr="00EE10E5">
        <w:rPr>
          <w:b/>
          <w:bCs/>
          <w:color w:val="168489"/>
          <w:rtl/>
        </w:rPr>
        <w:t xml:space="preserve"> </w:t>
      </w:r>
      <w:hyperlink r:id="rId131" w:history="1">
        <w:r w:rsidRPr="00F221DB">
          <w:rPr>
            <w:rStyle w:val="Hyperlink"/>
            <w:b/>
            <w:bCs/>
            <w:rtl/>
          </w:rPr>
          <w:t>السلوكي</w:t>
        </w:r>
        <w:r w:rsidRPr="00F221DB">
          <w:rPr>
            <w:rStyle w:val="Hyperlink"/>
            <w:rFonts w:hint="cs"/>
            <w:b/>
            <w:bCs/>
            <w:rtl/>
          </w:rPr>
          <w:t>ّ</w:t>
        </w:r>
        <w:r w:rsidRPr="00F221DB">
          <w:rPr>
            <w:rStyle w:val="Hyperlink"/>
            <w:b/>
            <w:bCs/>
            <w:rtl/>
          </w:rPr>
          <w:t>ات الجديدة لدعم التغيير</w:t>
        </w:r>
      </w:hyperlink>
    </w:p>
    <w:p w:rsidR="00EE10E5" w:rsidRPr="00EE10E5" w:rsidRDefault="00EE10E5" w:rsidP="00EE10E5">
      <w:pPr>
        <w:rPr>
          <w:b/>
          <w:bCs/>
          <w:color w:val="168489"/>
        </w:rPr>
      </w:pPr>
      <w:r w:rsidRPr="00EE10E5">
        <w:rPr>
          <w:b/>
          <w:bCs/>
          <w:noProof/>
          <w:color w:val="168489"/>
        </w:rPr>
        <mc:AlternateContent>
          <mc:Choice Requires="wpg">
            <w:drawing>
              <wp:inline distT="0" distB="0" distL="0" distR="0" wp14:anchorId="129497F3" wp14:editId="6995F47B">
                <wp:extent cx="5605147" cy="3994208"/>
                <wp:effectExtent l="0" t="0" r="0" b="25400"/>
                <wp:docPr id="10" name="Group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1D6C57-6ED4-DC9E-3B79-6CDE78E91C41}"/>
                    </a:ext>
                  </a:extLst>
                </wp:docPr>
                <wp:cNvGraphicFramePr/>
                <a:graphic xmlns:a="http://schemas.openxmlformats.org/drawingml/2006/main">
                  <a:graphicData uri="http://schemas.microsoft.com/office/word/2010/wordprocessingGroup">
                    <wpg:wgp>
                      <wpg:cNvGrpSpPr/>
                      <wpg:grpSpPr>
                        <a:xfrm>
                          <a:off x="0" y="0"/>
                          <a:ext cx="5605147" cy="3994208"/>
                          <a:chOff x="0" y="0"/>
                          <a:chExt cx="5605146" cy="3994208"/>
                        </a:xfrm>
                      </wpg:grpSpPr>
                      <wpg:grpSp>
                        <wpg:cNvPr id="1067860617" name="Group 10678606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430A92-078D-2C5F-4B3A-33CB5AC5EFAA}"/>
                            </a:ext>
                          </a:extLst>
                        </wpg:cNvPr>
                        <wpg:cNvGrpSpPr/>
                        <wpg:grpSpPr>
                          <a:xfrm>
                            <a:off x="0" y="1997955"/>
                            <a:ext cx="5605146" cy="1996253"/>
                            <a:chOff x="0" y="1997955"/>
                            <a:chExt cx="5605146" cy="1996253"/>
                          </a:xfrm>
                        </wpg:grpSpPr>
                        <wpg:grpSp>
                          <wpg:cNvPr id="699733994" name="Group 6997339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403C6AA-FCB8-8B35-570A-051656431C6B}"/>
                              </a:ext>
                            </a:extLst>
                          </wpg:cNvPr>
                          <wpg:cNvGrpSpPr/>
                          <wpg:grpSpPr>
                            <a:xfrm>
                              <a:off x="0" y="1997955"/>
                              <a:ext cx="5605146" cy="1996253"/>
                              <a:chOff x="0" y="1997955"/>
                              <a:chExt cx="4471922" cy="1592659"/>
                            </a:xfrm>
                          </wpg:grpSpPr>
                          <wpg:grpSp>
                            <wpg:cNvPr id="530112518" name="Group 5301125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4559FD8-64C9-A5EC-8A33-A944F6D0E433}"/>
                                </a:ext>
                              </a:extLst>
                            </wpg:cNvPr>
                            <wpg:cNvGrpSpPr/>
                            <wpg:grpSpPr>
                              <a:xfrm>
                                <a:off x="2996658" y="1997955"/>
                                <a:ext cx="1463586" cy="1592659"/>
                                <a:chOff x="2996658" y="1997955"/>
                                <a:chExt cx="1989763" cy="2165240"/>
                              </a:xfrm>
                            </wpg:grpSpPr>
                            <wps:wsp>
                              <wps:cNvPr id="548968209" name="Freeform: Shape 548968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6B562D-180D-3CB9-1144-08173E900C0E}"/>
                                  </a:ext>
                                </a:extLst>
                              </wps:cNvPr>
                              <wps:cNvSpPr/>
                              <wps:spPr>
                                <a:xfrm>
                                  <a:off x="2996658"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12186432" name="Oval 15121864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B1CDF7-2933-26AC-56B5-FF246633686B}"/>
                                  </a:ext>
                                </a:extLst>
                              </wps:cNvPr>
                              <wps:cNvSpPr/>
                              <wps:spPr>
                                <a:xfrm>
                                  <a:off x="3172135" y="2173432"/>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8231374" name="Freeform: Shape 10682313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F21526-1851-68CF-5145-26E31B9AA821}"/>
                                  </a:ext>
                                </a:extLst>
                              </wps:cNvPr>
                              <wps:cNvSpPr/>
                              <wps:spPr>
                                <a:xfrm>
                                  <a:off x="3177568"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33913124" name="TextBox 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BB9C5F-6CEA-56AA-729B-1FE843D0F5CF}"/>
                                </a:ext>
                              </a:extLst>
                            </wps:cNvPr>
                            <wps:cNvSpPr txBox="1"/>
                            <wps:spPr>
                              <a:xfrm>
                                <a:off x="3327534" y="2579321"/>
                                <a:ext cx="1144388" cy="327812"/>
                              </a:xfrm>
                              <a:prstGeom prst="rect">
                                <a:avLst/>
                              </a:prstGeom>
                              <a:noFill/>
                            </wps:spPr>
                            <wps:bodyPr wrap="square" rtlCol="0">
                              <a:spAutoFit/>
                            </wps:bodyPr>
                          </wps:wsp>
                          <wps:wsp>
                            <wps:cNvPr id="544447645" name="TextBox 1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3A354A6-BBBB-8107-7DA5-5FBEDE7EF283}"/>
                                </a:ext>
                              </a:extLst>
                            </wps:cNvPr>
                            <wps:cNvSpPr txBox="1"/>
                            <wps:spPr>
                              <a:xfrm>
                                <a:off x="2999068" y="2566956"/>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04</w:t>
                                  </w:r>
                                </w:p>
                              </w:txbxContent>
                            </wps:txbx>
                            <wps:bodyPr wrap="square" rtlCol="0">
                              <a:spAutoFit/>
                            </wps:bodyPr>
                          </wps:wsp>
                          <wpg:grpSp>
                            <wpg:cNvPr id="1452941979" name="Group 14529419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F02496-D9DC-B9F1-8750-CC11CDE4C01E}"/>
                                </a:ext>
                              </a:extLst>
                            </wpg:cNvPr>
                            <wpg:cNvGrpSpPr/>
                            <wpg:grpSpPr>
                              <a:xfrm>
                                <a:off x="1501686" y="1997955"/>
                                <a:ext cx="1463586" cy="1592659"/>
                                <a:chOff x="1501686" y="1997955"/>
                                <a:chExt cx="1989763" cy="2165240"/>
                              </a:xfrm>
                            </wpg:grpSpPr>
                            <wps:wsp>
                              <wps:cNvPr id="2131533334" name="Freeform: Shape 21315333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45AA8E-EF59-ADCB-00FE-2765B810092B}"/>
                                  </a:ext>
                                </a:extLst>
                              </wps:cNvPr>
                              <wps:cNvSpPr/>
                              <wps:spPr>
                                <a:xfrm>
                                  <a:off x="1501686"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9861183" name="Oval 16098611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3D0292-BD62-B89E-5F94-3C605F41ADEE}"/>
                                  </a:ext>
                                </a:extLst>
                              </wps:cNvPr>
                              <wps:cNvSpPr/>
                              <wps:spPr>
                                <a:xfrm>
                                  <a:off x="1677163" y="2173432"/>
                                  <a:ext cx="1814286" cy="181428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094622" name="Freeform: Shape 9140946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780B3C-5017-5A3D-AD55-1E110CD82583}"/>
                                  </a:ext>
                                </a:extLst>
                              </wps:cNvPr>
                              <wps:cNvSpPr/>
                              <wps:spPr>
                                <a:xfrm>
                                  <a:off x="1682596"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84745782" name="TextBox 1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12A0C43-4E5B-3FC4-96EA-906FE6E58AEE}"/>
                                </a:ext>
                              </a:extLst>
                            </wps:cNvPr>
                            <wps:cNvSpPr txBox="1"/>
                            <wps:spPr>
                              <a:xfrm>
                                <a:off x="1881842" y="2852414"/>
                                <a:ext cx="971187" cy="301438"/>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التواصل الفعّال</w:t>
                                  </w:r>
                                </w:p>
                              </w:txbxContent>
                            </wps:txbx>
                            <wps:bodyPr wrap="square" rtlCol="0">
                              <a:spAutoFit/>
                            </wps:bodyPr>
                          </wps:wsp>
                          <wps:wsp>
                            <wps:cNvPr id="2105168280" name="TextBox 1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B89A7E-ECED-CD78-59F3-9B51B595B8C3}"/>
                                </a:ext>
                              </a:extLst>
                            </wps:cNvPr>
                            <wps:cNvSpPr txBox="1"/>
                            <wps:spPr>
                              <a:xfrm>
                                <a:off x="1504097" y="2566956"/>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05</w:t>
                                  </w:r>
                                </w:p>
                              </w:txbxContent>
                            </wps:txbx>
                            <wps:bodyPr wrap="square" rtlCol="0">
                              <a:spAutoFit/>
                            </wps:bodyPr>
                          </wps:wsp>
                          <wpg:grpSp>
                            <wpg:cNvPr id="340442983" name="Group 3404429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5BFC3F-AC53-37A9-37AC-FCFD63D0C103}"/>
                                </a:ext>
                              </a:extLst>
                            </wpg:cNvPr>
                            <wpg:cNvGrpSpPr/>
                            <wpg:grpSpPr>
                              <a:xfrm>
                                <a:off x="0" y="1997955"/>
                                <a:ext cx="1463586" cy="1592659"/>
                                <a:chOff x="0" y="1997955"/>
                                <a:chExt cx="1989763" cy="2165240"/>
                              </a:xfrm>
                            </wpg:grpSpPr>
                            <wps:wsp>
                              <wps:cNvPr id="1611271655" name="Freeform: Shape 16112716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50ED23-0681-CBBE-FD56-7AA9802D474B}"/>
                                  </a:ext>
                                </a:extLst>
                              </wps:cNvPr>
                              <wps:cNvSpPr/>
                              <wps:spPr>
                                <a:xfrm>
                                  <a:off x="0"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56298578" name="Oval 20562985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F4323E-61CF-1445-1294-C01EBED108C9}"/>
                                  </a:ext>
                                </a:extLst>
                              </wps:cNvPr>
                              <wps:cNvSpPr/>
                              <wps:spPr>
                                <a:xfrm>
                                  <a:off x="175477" y="2173432"/>
                                  <a:ext cx="1814286" cy="181428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4297422" name="Freeform: Shape 20642974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38B22A-E6A4-4B67-A3D8-6853C97CB00B}"/>
                                  </a:ext>
                                </a:extLst>
                              </wps:cNvPr>
                              <wps:cNvSpPr/>
                              <wps:spPr>
                                <a:xfrm>
                                  <a:off x="180910"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441760" name="TextBox 1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5F87724-D690-59E4-F03F-CEE1EA1C165E}"/>
                                </a:ext>
                              </a:extLst>
                            </wps:cNvPr>
                            <wps:cNvSpPr txBox="1"/>
                            <wps:spPr>
                              <a:xfrm>
                                <a:off x="345473" y="2725344"/>
                                <a:ext cx="1081630" cy="529923"/>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تبني الابتكار والتفكير الإبداعي</w:t>
                                  </w:r>
                                </w:p>
                              </w:txbxContent>
                            </wps:txbx>
                            <wps:bodyPr wrap="square" rtlCol="0">
                              <a:spAutoFit/>
                            </wps:bodyPr>
                          </wps:wsp>
                          <wps:wsp>
                            <wps:cNvPr id="1171045722" name="TextBox 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52FC40A-A706-C7D3-CB00-F011499058DC}"/>
                                </a:ext>
                              </a:extLst>
                            </wps:cNvPr>
                            <wps:cNvSpPr txBox="1"/>
                            <wps:spPr>
                              <a:xfrm>
                                <a:off x="2411" y="2566956"/>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06</w:t>
                                  </w:r>
                                </w:p>
                              </w:txbxContent>
                            </wps:txbx>
                            <wps:bodyPr wrap="square" rtlCol="0">
                              <a:spAutoFit/>
                            </wps:bodyPr>
                          </wps:wsp>
                        </wpg:grpSp>
                        <wps:wsp>
                          <wps:cNvPr id="457217497" name="TextBox 1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E839F2-AE88-1254-6A4A-01ACDF69C67C}"/>
                              </a:ext>
                            </a:extLst>
                          </wps:cNvPr>
                          <wps:cNvSpPr txBox="1"/>
                          <wps:spPr>
                            <a:xfrm>
                              <a:off x="4302428" y="2909671"/>
                              <a:ext cx="1108710" cy="664210"/>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التعاون والعمل الجماعي</w:t>
                                </w:r>
                              </w:p>
                            </w:txbxContent>
                          </wps:txbx>
                          <wps:bodyPr wrap="square">
                            <a:spAutoFit/>
                          </wps:bodyPr>
                        </wps:wsp>
                      </wpg:grpSp>
                      <wpg:grpSp>
                        <wpg:cNvPr id="302310277" name="Group 3023102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20EC87-702A-8F22-44E6-668684A6917E}"/>
                            </a:ext>
                          </a:extLst>
                        </wpg:cNvPr>
                        <wpg:cNvGrpSpPr/>
                        <wpg:grpSpPr>
                          <a:xfrm>
                            <a:off x="0" y="0"/>
                            <a:ext cx="5605146" cy="1996253"/>
                            <a:chOff x="0" y="0"/>
                            <a:chExt cx="5605146" cy="1996253"/>
                          </a:xfrm>
                        </wpg:grpSpPr>
                        <wpg:grpSp>
                          <wpg:cNvPr id="1651335605" name="Group 16513356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0FB3102-EED2-5FDB-981E-42E0FDE755BA}"/>
                              </a:ext>
                            </a:extLst>
                          </wpg:cNvPr>
                          <wpg:cNvGrpSpPr/>
                          <wpg:grpSpPr>
                            <a:xfrm>
                              <a:off x="0" y="0"/>
                              <a:ext cx="5605146" cy="1996253"/>
                              <a:chOff x="0" y="0"/>
                              <a:chExt cx="4471922" cy="1592659"/>
                            </a:xfrm>
                          </wpg:grpSpPr>
                          <wpg:grpSp>
                            <wpg:cNvPr id="2082275040" name="Group 20822750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579150-99FF-41FD-B493-3E755866FA9C}"/>
                                </a:ext>
                              </a:extLst>
                            </wpg:cNvPr>
                            <wpg:cNvGrpSpPr/>
                            <wpg:grpSpPr>
                              <a:xfrm>
                                <a:off x="2996658" y="0"/>
                                <a:ext cx="1463586" cy="1592659"/>
                                <a:chOff x="2996658" y="0"/>
                                <a:chExt cx="1989763" cy="2165240"/>
                              </a:xfrm>
                            </wpg:grpSpPr>
                            <wps:wsp>
                              <wps:cNvPr id="672760917" name="Freeform: Shape 6727609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436B98A-B30E-40F8-97DE-2933007CF071}"/>
                                  </a:ext>
                                </a:extLst>
                              </wps:cNvPr>
                              <wps:cNvSpPr/>
                              <wps:spPr>
                                <a:xfrm>
                                  <a:off x="2996658"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5153516" name="Oval 16051535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C84C5E-1D8F-4819-AD29-2E58F15A2C60}"/>
                                  </a:ext>
                                </a:extLst>
                              </wps:cNvPr>
                              <wps:cNvSpPr/>
                              <wps:spPr>
                                <a:xfrm>
                                  <a:off x="3172135"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4613350" name="Freeform: Shape 2846133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D47D2C-34BA-4205-91B4-123CAB54BFDB}"/>
                                  </a:ext>
                                </a:extLst>
                              </wps:cNvPr>
                              <wps:cNvSpPr/>
                              <wps:spPr>
                                <a:xfrm>
                                  <a:off x="3177568"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58112664" name="TextBox 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4294C4-65DB-4849-A37B-85A6FAF68459}"/>
                                </a:ext>
                              </a:extLst>
                            </wps:cNvPr>
                            <wps:cNvSpPr txBox="1"/>
                            <wps:spPr>
                              <a:xfrm>
                                <a:off x="3327534" y="581366"/>
                                <a:ext cx="1144388" cy="327812"/>
                              </a:xfrm>
                              <a:prstGeom prst="rect">
                                <a:avLst/>
                              </a:prstGeom>
                              <a:noFill/>
                            </wps:spPr>
                            <wps:bodyPr wrap="square" rtlCol="0">
                              <a:spAutoFit/>
                            </wps:bodyPr>
                          </wps:wsp>
                          <wps:wsp>
                            <wps:cNvPr id="574522771" name="TextBox 1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B3047A1-7C52-43DC-8CE2-B36F4EBC943E}"/>
                                </a:ext>
                              </a:extLst>
                            </wps:cNvPr>
                            <wps:cNvSpPr txBox="1"/>
                            <wps:spPr>
                              <a:xfrm>
                                <a:off x="2999068" y="569024"/>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01</w:t>
                                  </w:r>
                                </w:p>
                              </w:txbxContent>
                            </wps:txbx>
                            <wps:bodyPr wrap="square" rtlCol="0">
                              <a:spAutoFit/>
                            </wps:bodyPr>
                          </wps:wsp>
                          <wpg:grpSp>
                            <wpg:cNvPr id="1552600658" name="Group 15526006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AAF44D-9D20-4B3C-AEA8-DFDA10706BF6}"/>
                                </a:ext>
                              </a:extLst>
                            </wpg:cNvPr>
                            <wpg:cNvGrpSpPr/>
                            <wpg:grpSpPr>
                              <a:xfrm>
                                <a:off x="1501686" y="0"/>
                                <a:ext cx="1463586" cy="1592659"/>
                                <a:chOff x="1501686" y="0"/>
                                <a:chExt cx="1989763" cy="2165240"/>
                              </a:xfrm>
                            </wpg:grpSpPr>
                            <wps:wsp>
                              <wps:cNvPr id="1564596481" name="Freeform: Shape 15645964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EDC348-A109-4BCA-B68D-60831D354465}"/>
                                  </a:ext>
                                </a:extLst>
                              </wps:cNvPr>
                              <wps:cNvSpPr/>
                              <wps:spPr>
                                <a:xfrm>
                                  <a:off x="1501686"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55233200" name="Oval 2055233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487F12-42E6-44C3-A7BB-375070FC652C}"/>
                                  </a:ext>
                                </a:extLst>
                              </wps:cNvPr>
                              <wps:cNvSpPr/>
                              <wps:spPr>
                                <a:xfrm>
                                  <a:off x="1677163" y="175477"/>
                                  <a:ext cx="1814286" cy="181428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1348529" name="Freeform: Shape 9213485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F5682B-7F7D-4C0C-9737-6CF7914AA611}"/>
                                  </a:ext>
                                </a:extLst>
                              </wps:cNvPr>
                              <wps:cNvSpPr/>
                              <wps:spPr>
                                <a:xfrm>
                                  <a:off x="1682596"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434590" name="TextBox 1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CA4A09-0104-4C2A-83A8-F8BFE8512B42}"/>
                                </a:ext>
                              </a:extLst>
                            </wps:cNvPr>
                            <wps:cNvSpPr txBox="1"/>
                            <wps:spPr>
                              <a:xfrm>
                                <a:off x="1982604" y="685849"/>
                                <a:ext cx="917992" cy="529923"/>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تقبّل التغيير بعقلية إيجابية</w:t>
                                  </w:r>
                                </w:p>
                              </w:txbxContent>
                            </wps:txbx>
                            <wps:bodyPr wrap="square" rtlCol="0">
                              <a:spAutoFit/>
                            </wps:bodyPr>
                          </wps:wsp>
                          <wps:wsp>
                            <wps:cNvPr id="1020472664" name="TextBox 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3CE7EF-E53F-4727-B6C7-D04964BB4DA7}"/>
                                </a:ext>
                              </a:extLst>
                            </wps:cNvPr>
                            <wps:cNvSpPr txBox="1"/>
                            <wps:spPr>
                              <a:xfrm>
                                <a:off x="1504097" y="569024"/>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02</w:t>
                                  </w:r>
                                </w:p>
                              </w:txbxContent>
                            </wps:txbx>
                            <wps:bodyPr wrap="square" rtlCol="0">
                              <a:spAutoFit/>
                            </wps:bodyPr>
                          </wps:wsp>
                          <wpg:grpSp>
                            <wpg:cNvPr id="344735339" name="Group 3447353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22F088-2342-4A39-93BD-4873DC22E403}"/>
                                </a:ext>
                              </a:extLst>
                            </wpg:cNvPr>
                            <wpg:cNvGrpSpPr/>
                            <wpg:grpSpPr>
                              <a:xfrm>
                                <a:off x="0" y="0"/>
                                <a:ext cx="1463586" cy="1592659"/>
                                <a:chOff x="0" y="0"/>
                                <a:chExt cx="1989763" cy="2165240"/>
                              </a:xfrm>
                            </wpg:grpSpPr>
                            <wps:wsp>
                              <wps:cNvPr id="1371622686" name="Freeform: Shape 13716226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3F0F0E-0E56-4566-9C36-7B28456B9F30}"/>
                                  </a:ext>
                                </a:extLst>
                              </wps:cNvPr>
                              <wps:cNvSpPr/>
                              <wps:spPr>
                                <a:xfrm>
                                  <a:off x="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66892150" name="Oval 12668921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82C260-508E-4439-9AEB-96EDF58FD465}"/>
                                  </a:ext>
                                </a:extLst>
                              </wps:cNvPr>
                              <wps:cNvSpPr/>
                              <wps:spPr>
                                <a:xfrm>
                                  <a:off x="175477" y="175477"/>
                                  <a:ext cx="1814286" cy="181428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7360978" name="Freeform: Shape 1407360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8AD111-C7CA-4393-AEC8-9317718F743A}"/>
                                  </a:ext>
                                </a:extLst>
                              </wps:cNvPr>
                              <wps:cNvSpPr/>
                              <wps:spPr>
                                <a:xfrm>
                                  <a:off x="18091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01912459" name="TextBox 1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3A06FA-44BE-49D0-AED4-22CEA3FA7A3F}"/>
                                </a:ext>
                              </a:extLst>
                            </wps:cNvPr>
                            <wps:cNvSpPr txBox="1"/>
                            <wps:spPr>
                              <a:xfrm>
                                <a:off x="411308" y="812919"/>
                                <a:ext cx="966628" cy="301438"/>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المرونة والتكيّف</w:t>
                                  </w:r>
                                </w:p>
                              </w:txbxContent>
                            </wps:txbx>
                            <wps:bodyPr wrap="square" rtlCol="0">
                              <a:spAutoFit/>
                            </wps:bodyPr>
                          </wps:wsp>
                          <wps:wsp>
                            <wps:cNvPr id="2060820189" name="TextBox 1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9D1B53-54AE-4521-BA35-4CCF8273FF8E}"/>
                                </a:ext>
                              </a:extLst>
                            </wps:cNvPr>
                            <wps:cNvSpPr txBox="1"/>
                            <wps:spPr>
                              <a:xfrm>
                                <a:off x="2411" y="569024"/>
                                <a:ext cx="483821" cy="529923"/>
                              </a:xfrm>
                              <a:prstGeom prst="rect">
                                <a:avLst/>
                              </a:prstGeom>
                              <a:noFill/>
                            </wps:spPr>
                            <wps:txbx>
                              <w:txbxContent>
                                <w:p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03</w:t>
                                  </w:r>
                                </w:p>
                              </w:txbxContent>
                            </wps:txbx>
                            <wps:bodyPr wrap="square" rtlCol="0">
                              <a:spAutoFit/>
                            </wps:bodyPr>
                          </wps:wsp>
                        </wpg:grpSp>
                        <wps:wsp>
                          <wps:cNvPr id="506356796"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F31F93-5A7E-7F5D-F759-E16F2896090C}"/>
                              </a:ext>
                            </a:extLst>
                          </wps:cNvPr>
                          <wps:cNvSpPr txBox="1"/>
                          <wps:spPr>
                            <a:xfrm>
                              <a:off x="4323887" y="859649"/>
                              <a:ext cx="1245870" cy="664210"/>
                            </a:xfrm>
                            <a:prstGeom prst="rect">
                              <a:avLst/>
                            </a:prstGeom>
                            <a:noFill/>
                          </wps:spPr>
                          <wps:txbx>
                            <w:txbxContent>
                              <w:p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الانفتاح على التعلّم المستمر</w:t>
                                </w:r>
                              </w:p>
                            </w:txbxContent>
                          </wps:txbx>
                          <wps:bodyPr wrap="square">
                            <a:spAutoFit/>
                          </wps:bodyPr>
                        </wps:wsp>
                      </wpg:grpSp>
                      <pic:pic xmlns:pic="http://schemas.openxmlformats.org/drawingml/2006/picture">
                        <pic:nvPicPr>
                          <pic:cNvPr id="731082138"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4079CB-2E3F-4B9D-9F42-1ABA8144E9DA}"/>
                              </a:ext>
                            </a:extLst>
                          </pic:cNvPr>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3"/>
                              </a:ext>
                            </a:extLst>
                          </a:blip>
                          <a:stretch>
                            <a:fillRect/>
                          </a:stretch>
                        </pic:blipFill>
                        <pic:spPr>
                          <a:xfrm>
                            <a:off x="830155" y="277287"/>
                            <a:ext cx="623013" cy="622627"/>
                          </a:xfrm>
                          <a:prstGeom prst="rect">
                            <a:avLst/>
                          </a:prstGeom>
                        </pic:spPr>
                      </pic:pic>
                      <pic:pic xmlns:pic="http://schemas.openxmlformats.org/drawingml/2006/picture">
                        <pic:nvPicPr>
                          <pic:cNvPr id="100494792" name="Graphic 8"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CEC537-DFAE-9988-3C57-486961E25F1B}"/>
                              </a:ext>
                            </a:extLst>
                          </pic:cNvPr>
                          <pic:cNvPicPr>
                            <a:picLocks noChangeAspect="1"/>
                          </pic:cNvPicPr>
                        </pic:nvPicPr>
                        <pic:blipFill>
                          <a:blip r:embed="rId1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5"/>
                              </a:ext>
                            </a:extLst>
                          </a:blip>
                          <a:stretch>
                            <a:fillRect/>
                          </a:stretch>
                        </pic:blipFill>
                        <pic:spPr>
                          <a:xfrm>
                            <a:off x="805083" y="2319218"/>
                            <a:ext cx="572972" cy="572964"/>
                          </a:xfrm>
                          <a:prstGeom prst="rect">
                            <a:avLst/>
                          </a:prstGeom>
                        </pic:spPr>
                      </pic:pic>
                      <pic:pic xmlns:pic="http://schemas.openxmlformats.org/drawingml/2006/picture">
                        <pic:nvPicPr>
                          <pic:cNvPr id="705185325" name="Graphic 66" descr="Question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ADD1AA2-DB60-AB40-99C4-71D03D2E7B5F}"/>
                              </a:ext>
                            </a:extLst>
                          </pic:cNvPr>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2779690" y="356425"/>
                            <a:ext cx="579367" cy="579367"/>
                          </a:xfrm>
                          <a:prstGeom prst="rect">
                            <a:avLst/>
                          </a:prstGeom>
                        </pic:spPr>
                      </pic:pic>
                      <pic:pic xmlns:pic="http://schemas.openxmlformats.org/drawingml/2006/picture">
                        <pic:nvPicPr>
                          <pic:cNvPr id="766266555" name="Graphic 81" descr="Boardroo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4A9C82-19E3-4F18-B5B6-0986328BFC21}"/>
                              </a:ext>
                            </a:extLst>
                          </pic:cNvPr>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2686571" y="2303837"/>
                            <a:ext cx="730449" cy="730514"/>
                          </a:xfrm>
                          <a:prstGeom prst="roundRect">
                            <a:avLst/>
                          </a:prstGeom>
                        </pic:spPr>
                      </pic:pic>
                      <pic:pic xmlns:pic="http://schemas.openxmlformats.org/drawingml/2006/picture">
                        <pic:nvPicPr>
                          <pic:cNvPr id="1843535441" name="Graphic 48" descr="Handshak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5F1905-E649-4589-A77D-5C3F2862C57F}"/>
                              </a:ext>
                            </a:extLst>
                          </pic:cNvPr>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3"/>
                              </a:ext>
                            </a:extLst>
                          </a:blip>
                          <a:stretch>
                            <a:fillRect/>
                          </a:stretch>
                        </pic:blipFill>
                        <pic:spPr>
                          <a:xfrm>
                            <a:off x="4592760" y="2331832"/>
                            <a:ext cx="637071" cy="637128"/>
                          </a:xfrm>
                          <a:prstGeom prst="rect">
                            <a:avLst/>
                          </a:prstGeom>
                        </pic:spPr>
                      </pic:pic>
                      <pic:pic xmlns:pic="http://schemas.openxmlformats.org/drawingml/2006/picture">
                        <pic:nvPicPr>
                          <pic:cNvPr id="713098492" name="Graphic 35" descr="Open book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DA9F4AF-119E-4ECF-A1C4-C00C23323775}"/>
                              </a:ext>
                            </a:extLst>
                          </pic:cNvPr>
                          <pic:cNvPicPr>
                            <a:picLocks noChangeAspect="1"/>
                          </pic:cNvPicPr>
                        </pic:nvPicPr>
                        <pic:blipFill>
                          <a:blip r:embed="rId14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2"/>
                              </a:ext>
                            </a:extLst>
                          </a:blip>
                          <a:stretch>
                            <a:fillRect/>
                          </a:stretch>
                        </pic:blipFill>
                        <pic:spPr>
                          <a:xfrm>
                            <a:off x="4672070" y="343534"/>
                            <a:ext cx="591580" cy="591634"/>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9497F3" id="Group 9" o:spid="_x0000_s1692" style="width:441.35pt;height:314.5pt;mso-position-horizontal-relative:char;mso-position-vertical-relative:line" coordsize="56051,3994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">
                <v:group id="Group 1067860617" o:spid="_x0000_s1693" style="position:absolute;top:19979;width:56051;height:19963" coordorigin=",19979" coordsize="56051,19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">
                  <v:group id="Group 699733994" o:spid="_x0000_s1694" style="position:absolute;top:19979;width:56051;height:19963" coordorigin=",19979" coordsize="44719,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">
                    <v:group id="Group 530112518" o:spid="_x0000_s1695" style="position:absolute;left:29966;top:19979;width:14636;height:15927" coordorigin="29966,19979"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">
                      <v:shape id="Freeform: Shape 548968209" o:spid="_x0000_s1696" style="position:absolute;left:29966;top:19979;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" path="m1082620,r,2165240c484705,2165240,,1680535,,1082620,,484705,484705,,1082620,xe" fillcolor="#168489" strokecolor="#0058a3" strokeweight="1pt">
                        <v:stroke joinstyle="miter"/>
                        <v:path arrowok="t" o:connecttype="custom" o:connectlocs="1082620,0;1082620,2165240;0,1082620;1082620,0" o:connectangles="0,0,0,0"/>
                      </v:shape>
                      <v:oval id="Oval 1512186432" o:spid="_x0000_s1697" style="position:absolute;left:31721;top:2173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" fillcolor="white [3212]" strokecolor="#168489" strokeweight="1pt">
                        <v:stroke joinstyle="miter"/>
                      </v:oval>
                      <v:shape id="Freeform: Shape 1068231374" o:spid="_x0000_s1698" style="position:absolute;left:31775;top:2622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7" o:spid="_x0000_s1699" type="#_x0000_t202" style="position:absolute;left:33275;top:25793;width:11444;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" filled="f" stroked="f">
                      <v:textbox style="mso-fit-shape-to-text:t"/>
                    </v:shape>
                    <v:shape id="TextBox 168" o:spid="_x0000_s1700" type="#_x0000_t202" style="position:absolute;left:29990;top:25669;width:4838;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" filled="f" stroked="f">
                      <v:textbox style="mso-fit-shape-to-text:t">
                        <w:txbxContent>
                          <w:p w14:paraId="0B89A683" w14:textId="77777777"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04</w:t>
                            </w:r>
                          </w:p>
                        </w:txbxContent>
                      </v:textbox>
                    </v:shape>
                    <v:group id="Group 1452941979" o:spid="_x0000_s1701" style="position:absolute;left:15016;top:19979;width:14636;height:15927" coordorigin="15016,19979"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">
                      <v:shape id="Freeform: Shape 2131533334" o:spid="_x0000_s1702" style="position:absolute;left:15016;top:19979;width:10827;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" path="m1082620,r,2165240c484705,2165240,,1680535,,1082620,,484705,484705,,1082620,xe" fillcolor="#ffd366" strokecolor="#ffd366" strokeweight="1pt">
                        <v:stroke joinstyle="miter"/>
                        <v:path arrowok="t" o:connecttype="custom" o:connectlocs="1082620,0;1082620,2165240;0,1082620;1082620,0" o:connectangles="0,0,0,0"/>
                      </v:shape>
                      <v:oval id="Oval 1609861183" o:spid="_x0000_s1703" style="position:absolute;left:16771;top:2173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" fillcolor="white [3212]" strokecolor="#ffd366" strokeweight="1pt">
                        <v:stroke joinstyle="miter"/>
                      </v:oval>
                      <v:shape id="Freeform: Shape 914094622" o:spid="_x0000_s1704" style="position:absolute;left:16825;top:2622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" path="m,c597915,,1082620,484705,1082620,1082620,1082620,1680535,597915,2165240,,2165240l,xe" fillcolor="#ffd366" strokecolor="#ffd366" strokeweight="1pt">
                        <v:stroke joinstyle="miter"/>
                        <v:path arrowok="t" o:connecttype="custom" o:connectlocs="0,0;458166,458167;0,916333;0,0" o:connectangles="0,0,0,0"/>
                      </v:shape>
                    </v:group>
                    <v:shape id="TextBox 192" o:spid="_x0000_s1705" type="#_x0000_t202" style="position:absolute;left:18818;top:28524;width:9712;height:3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" filled="f" stroked="f">
                      <v:textbox style="mso-fit-shape-to-text:t">
                        <w:txbxContent>
                          <w:p w14:paraId="48C04F5C"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التواصل الفعّال</w:t>
                            </w:r>
                          </w:p>
                        </w:txbxContent>
                      </v:textbox>
                    </v:shape>
                    <v:shape id="TextBox 193" o:spid="_x0000_s1706" type="#_x0000_t202" style="position:absolute;left:15040;top:25669;width:4839;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" filled="f" stroked="f">
                      <v:textbox style="mso-fit-shape-to-text:t">
                        <w:txbxContent>
                          <w:p w14:paraId="7255795D" w14:textId="77777777"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05</w:t>
                            </w:r>
                          </w:p>
                        </w:txbxContent>
                      </v:textbox>
                    </v:shape>
                    <v:group id="Group 340442983" o:spid="_x0000_s1707" style="position:absolute;top:19979;width:14635;height:15927" coordorigin=",19979"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">
                      <v:shape id="Freeform: Shape 1611271655" o:spid="_x0000_s1708" style="position:absolute;top:19979;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" path="m1082620,r,2165240c484705,2165240,,1680535,,1082620,,484705,484705,,1082620,xe" fillcolor="#bfbfbf" strokecolor="#bfbfbf" strokeweight="1pt">
                        <v:stroke joinstyle="miter"/>
                        <v:path arrowok="t" o:connecttype="custom" o:connectlocs="1082620,0;1082620,2165240;0,1082620;1082620,0" o:connectangles="0,0,0,0"/>
                      </v:shape>
                      <v:oval id="Oval 2056298578" o:spid="_x0000_s1709" style="position:absolute;left:1754;top:2173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" fillcolor="white [3212]" strokecolor="#bfbfbf" strokeweight="1pt">
                        <v:stroke joinstyle="miter"/>
                      </v:oval>
                      <v:shape id="Freeform: Shape 2064297422" o:spid="_x0000_s1710" style="position:absolute;left:1809;top:26224;width:4581;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" path="m,c597915,,1082620,484705,1082620,1082620,1082620,1680535,597915,2165240,,2165240l,xe" fillcolor="#bfbfbf" strokecolor="#bfbfbf" strokeweight="1pt">
                        <v:stroke joinstyle="miter"/>
                        <v:path arrowok="t" o:connecttype="custom" o:connectlocs="0,0;458166,458167;0,916333;0,0" o:connectangles="0,0,0,0"/>
                      </v:shape>
                    </v:group>
                    <v:shape id="TextBox 195" o:spid="_x0000_s1711" type="#_x0000_t202" style="position:absolute;left:3454;top:27253;width:10817;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" filled="f" stroked="f">
                      <v:textbox style="mso-fit-shape-to-text:t">
                        <w:txbxContent>
                          <w:p w14:paraId="16BED413"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تبني الابتكار والتفكير الإبداعي</w:t>
                            </w:r>
                          </w:p>
                        </w:txbxContent>
                      </v:textbox>
                    </v:shape>
                    <v:shape id="TextBox 196" o:spid="_x0000_s1712" type="#_x0000_t202" style="position:absolute;left:24;top:25669;width:4838;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" filled="f" stroked="f">
                      <v:textbox style="mso-fit-shape-to-text:t">
                        <w:txbxContent>
                          <w:p w14:paraId="2BF82759" w14:textId="77777777" w:rsidR="00EE10E5" w:rsidRDefault="00EE10E5"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06</w:t>
                            </w:r>
                          </w:p>
                        </w:txbxContent>
                      </v:textbox>
                    </v:shape>
                  </v:group>
                  <v:shape id="TextBox 165" o:spid="_x0000_s1713" type="#_x0000_t202" style="position:absolute;left:43024;top:29096;width:1108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" filled="f" stroked="f">
                    <v:textbox style="mso-fit-shape-to-text:t">
                      <w:txbxContent>
                        <w:p w14:paraId="272AFD42"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التعاون والعمل الجماعي</w:t>
                          </w:r>
                        </w:p>
                      </w:txbxContent>
                    </v:textbox>
                  </v:shape>
                </v:group>
                <v:group id="Group 302310277" o:spid="_x0000_s1714" style="position:absolute;width:56051;height:19962" coordsize="56051,19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">
                  <v:group id="Group 1651335605" o:spid="_x0000_s1715" style="position:absolute;width:56051;height:19962" coordsize="44719,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">
                    <v:group id="Group 2082275040" o:spid="_x0000_s1716" style="position:absolute;left:29966;width:14636;height:15926" coordorigin="2996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">
                      <v:shape id="Freeform: Shape 672760917" o:spid="_x0000_s1717" style="position:absolute;left:2996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" path="m1082620,r,2165240c484705,2165240,,1680535,,1082620,,484705,484705,,1082620,xe" fillcolor="#168489" strokecolor="#0058a3" strokeweight="1pt">
                        <v:stroke joinstyle="miter"/>
                        <v:path arrowok="t" o:connecttype="custom" o:connectlocs="1082620,0;1082620,2165240;0,1082620;1082620,0" o:connectangles="0,0,0,0"/>
                      </v:shape>
                      <v:oval id="Oval 1605153516" o:spid="_x0000_s1718" style="position:absolute;left:3172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" fillcolor="white [3212]" strokecolor="#168489" strokeweight="1pt">
                        <v:stroke joinstyle="miter"/>
                      </v:oval>
                      <v:shape id="Freeform: Shape 284613350" o:spid="_x0000_s1719" style="position:absolute;left:3177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5" o:spid="_x0000_s1720" type="#_x0000_t202" style="position:absolute;left:33275;top:5813;width:11444;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" filled="f" stroked="f">
                      <v:textbox style="mso-fit-shape-to-text:t"/>
                    </v:shape>
                    <v:shape id="TextBox 156" o:spid="_x0000_s1721" type="#_x0000_t202" style="position:absolute;left:29990;top:5690;width:4838;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" filled="f" stroked="f">
                      <v:textbox style="mso-fit-shape-to-text:t">
                        <w:txbxContent>
                          <w:p w14:paraId="0F82BA14" w14:textId="77777777"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01</w:t>
                            </w:r>
                          </w:p>
                        </w:txbxContent>
                      </v:textbox>
                    </v:shape>
                    <v:group id="Group 1552600658" o:spid="_x0000_s1722" style="position:absolute;left:15016;width:14636;height:15926" coordorigin="1501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">
                      <v:shape id="Freeform: Shape 1564596481" o:spid="_x0000_s1723" style="position:absolute;left:15016;width:10827;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" path="m1082620,r,2165240c484705,2165240,,1680535,,1082620,,484705,484705,,1082620,xe" fillcolor="#ffd366" strokecolor="#ffd366" strokeweight="1pt">
                        <v:stroke joinstyle="miter"/>
                        <v:path arrowok="t" o:connecttype="custom" o:connectlocs="1082620,0;1082620,2165240;0,1082620;1082620,0" o:connectangles="0,0,0,0"/>
                      </v:shape>
                      <v:oval id="Oval 2055233200" o:spid="_x0000_s1724" style="position:absolute;left:1677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" fillcolor="white [3212]" strokecolor="#ffd366" strokeweight="1pt">
                        <v:stroke joinstyle="miter"/>
                      </v:oval>
                      <v:shape id="Freeform: Shape 921348529" o:spid="_x0000_s1725" style="position:absolute;left:1682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" path="m,c597915,,1082620,484705,1082620,1082620,1082620,1680535,597915,2165240,,2165240l,xe" fillcolor="#ffd366" strokecolor="#ffd366" strokeweight="1pt">
                        <v:stroke joinstyle="miter"/>
                        <v:path arrowok="t" o:connecttype="custom" o:connectlocs="0,0;458166,458167;0,916333;0,0" o:connectangles="0,0,0,0"/>
                      </v:shape>
                    </v:group>
                    <v:shape id="TextBox 158" o:spid="_x0000_s1726" type="#_x0000_t202" style="position:absolute;left:19826;top:6858;width:9179;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" filled="f" stroked="f">
                      <v:textbox style="mso-fit-shape-to-text:t">
                        <w:txbxContent>
                          <w:p w14:paraId="3EC2B637"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تقبّل التغيير بعقلية إيجابية</w:t>
                            </w:r>
                          </w:p>
                        </w:txbxContent>
                      </v:textbox>
                    </v:shape>
                    <v:shape id="TextBox 159" o:spid="_x0000_s1727" type="#_x0000_t202" style="position:absolute;left:15040;top:5690;width:4839;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" filled="f" stroked="f">
                      <v:textbox style="mso-fit-shape-to-text:t">
                        <w:txbxContent>
                          <w:p w14:paraId="669812C6" w14:textId="77777777"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02</w:t>
                            </w:r>
                          </w:p>
                        </w:txbxContent>
                      </v:textbox>
                    </v:shape>
                    <v:group id="Group 344735339" o:spid="_x0000_s1728" style="position:absolute;width:14635;height:1592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">
                      <v:shape id="Freeform: Shape 1371622686" o:spid="_x0000_s1729" style="position:absolute;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" path="m1082620,r,2165240c484705,2165240,,1680535,,1082620,,484705,484705,,1082620,xe" fillcolor="#bfbfbf" strokecolor="#bfbfbf" strokeweight="1pt">
                        <v:stroke joinstyle="miter"/>
                        <v:path arrowok="t" o:connecttype="custom" o:connectlocs="1082620,0;1082620,2165240;0,1082620;1082620,0" o:connectangles="0,0,0,0"/>
                      </v:shape>
                      <v:oval id="Oval 1266892150" o:spid="_x0000_s1730" style="position:absolute;left:175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" fillcolor="white [3212]" strokecolor="#bfbfbf" strokeweight="1pt">
                        <v:stroke joinstyle="miter"/>
                      </v:oval>
                      <v:shape id="Freeform: Shape 1407360978" o:spid="_x0000_s1731" style="position:absolute;left:1809;top:6244;width:4581;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" path="m,c597915,,1082620,484705,1082620,1082620,1082620,1680535,597915,2165240,,2165240l,xe" fillcolor="#bfbfbf" strokecolor="#bfbfbf" strokeweight="1pt">
                        <v:stroke joinstyle="miter"/>
                        <v:path arrowok="t" o:connecttype="custom" o:connectlocs="0,0;458166,458167;0,916333;0,0" o:connectangles="0,0,0,0"/>
                      </v:shape>
                    </v:group>
                    <v:shape id="TextBox 161" o:spid="_x0000_s1732" type="#_x0000_t202" style="position:absolute;left:4113;top:8129;width:9666;height:3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" filled="f" stroked="f">
                      <v:textbox style="mso-fit-shape-to-text:t">
                        <w:txbxContent>
                          <w:p w14:paraId="0F37EE9F"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المرونة والتكيّف</w:t>
                            </w:r>
                          </w:p>
                        </w:txbxContent>
                      </v:textbox>
                    </v:shape>
                    <v:shape id="TextBox 162" o:spid="_x0000_s1733" type="#_x0000_t202" style="position:absolute;left:24;top:5690;width:4838;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" filled="f" stroked="f">
                      <v:textbox style="mso-fit-shape-to-text:t">
                        <w:txbxContent>
                          <w:p w14:paraId="35B6BFCB" w14:textId="77777777" w:rsidR="00EE10E5" w:rsidRDefault="00EE10E5"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03</w:t>
                            </w:r>
                          </w:p>
                        </w:txbxContent>
                      </v:textbox>
                    </v:shape>
                  </v:group>
                  <v:shape id="TextBox 72" o:spid="_x0000_s1734" type="#_x0000_t202" style="position:absolute;left:43238;top:8596;width:12459;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" filled="f" stroked="f">
                    <v:textbox style="mso-fit-shape-to-text:t">
                      <w:txbxContent>
                        <w:p w14:paraId="7FCEC631" w14:textId="77777777" w:rsidR="00EE10E5" w:rsidRDefault="00EE10E5"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الانفتاح على التعلّم المستمر</w:t>
                          </w:r>
                        </w:p>
                      </w:txbxContent>
                    </v:textbox>
                  </v:shape>
                </v:group>
                <v:shape id="Graphic 21" o:spid="_x0000_s1735" type="#_x0000_t75" alt="Group brainstorm with solid fill" style="position:absolute;left:8301;top:2772;width:6230;height:6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">
                  <v:imagedata r:id="rId143" o:title="Group brainstorm with solid fill"/>
                </v:shape>
                <v:shape id="Graphic 8" o:spid="_x0000_s1736" type="#_x0000_t75" alt="Brain in head with solid fill" style="position:absolute;left:8050;top:23192;width:5730;height:5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">
                  <v:imagedata r:id="rId144" o:title="Brain in head with solid fill"/>
                </v:shape>
                <v:shape id="Graphic 66" o:spid="_x0000_s1737" type="#_x0000_t75" alt="Questions with solid fill" style="position:absolute;left:27796;top:3564;width:5794;height:5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">
                  <v:imagedata r:id="rId145" o:title="Questions with solid fill"/>
                </v:shape>
                <v:shape id="Graphic 81" o:spid="_x0000_s1738" type="#_x0000_t75" alt="Boardroom with solid fill" style="position:absolute;left:26865;top:23038;width:7305;height:7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" adj="3600">
                  <v:imagedata r:id="rId146" o:title="Boardroom with solid fill"/>
                </v:shape>
                <v:shape id="Graphic 48" o:spid="_x0000_s1739" type="#_x0000_t75" alt="Handshake with solid fill" style="position:absolute;left:45927;top:23318;width:6371;height:6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">
                  <v:imagedata r:id="rId101" o:title="Handshake with solid fill"/>
                </v:shape>
                <v:shape id="Graphic 35" o:spid="_x0000_s1740" type="#_x0000_t75" alt="Open book with solid fill" style="position:absolute;left:46720;top:3435;width:5916;height:5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">
                  <v:imagedata r:id="rId147" o:title="Open book with solid fill"/>
                </v:shape>
                <w10:anchorlock/>
              </v:group>
            </w:pict>
          </mc:Fallback>
        </mc:AlternateContent>
      </w:r>
    </w:p>
    <w:p w:rsidR="00697EE7" w:rsidRPr="00812BC8" w:rsidRDefault="00140525" w:rsidP="00140525">
      <w:r w:rsidRPr="002A078C">
        <w:rPr>
          <w:rFonts w:ascii="Sakkal Majalla" w:hAnsi="Sakkal Majalla"/>
          <w:noProof/>
          <w:sz w:val="34"/>
        </w:rPr>
        <mc:AlternateContent>
          <mc:Choice Requires="wpg">
            <w:drawing>
              <wp:inline distT="0" distB="0" distL="0" distR="0" wp14:anchorId="38D0FD28" wp14:editId="448CC5A4">
                <wp:extent cx="5731510" cy="892088"/>
                <wp:effectExtent l="0" t="0" r="2540" b="22860"/>
                <wp:docPr id="14150812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9663757" name="مجموعة 47"/>
                        <wpg:cNvGrpSpPr/>
                        <wpg:grpSpPr>
                          <a:xfrm>
                            <a:off x="0" y="0"/>
                            <a:ext cx="5731510" cy="895351"/>
                            <a:chOff x="0" y="0"/>
                            <a:chExt cx="5878196" cy="918845"/>
                          </a:xfrm>
                        </wpg:grpSpPr>
                        <wpg:grpSp>
                          <wpg:cNvPr id="1348285085" name="مجموعة 48"/>
                          <wpg:cNvGrpSpPr/>
                          <wpg:grpSpPr>
                            <a:xfrm>
                              <a:off x="0" y="0"/>
                              <a:ext cx="5878196" cy="918845"/>
                              <a:chOff x="0" y="0"/>
                              <a:chExt cx="6240348" cy="919070"/>
                            </a:xfrm>
                          </wpg:grpSpPr>
                          <wpg:grpSp>
                            <wpg:cNvPr id="1785532812" name="مجموعة 49"/>
                            <wpg:cNvGrpSpPr/>
                            <wpg:grpSpPr>
                              <a:xfrm>
                                <a:off x="0" y="169208"/>
                                <a:ext cx="5433072" cy="580613"/>
                                <a:chOff x="0" y="169208"/>
                                <a:chExt cx="5433072" cy="580613"/>
                              </a:xfrm>
                            </wpg:grpSpPr>
                            <wps:wsp>
                              <wps:cNvPr id="13382212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1238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0561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6674021"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الانفتاح على التعلّم المستمر</w:t>
                                </w:r>
                              </w:p>
                            </w:txbxContent>
                          </wps:txbx>
                          <wps:bodyPr wrap="square" rtlCol="1">
                            <a:spAutoFit/>
                          </wps:bodyPr>
                        </wps:wsp>
                      </wpg:grpSp>
                      <pic:pic xmlns:pic="http://schemas.openxmlformats.org/drawingml/2006/picture">
                        <pic:nvPicPr>
                          <pic:cNvPr id="16740659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D0FD28" id="_x0000_s17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5z6UJ4HAAD7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7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">
                  <v:group id="مجموعة 48" o:spid="_x0000_s17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">
                    <v:group id="مجموعة 49" o:spid="_x0000_s17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">
                      <v:shape id="شكل حر 50" o:spid="_x0000_s17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" fillcolor="#a5a5a5 [2092]" stroked="f" strokeweight="1pt">
                        <v:stroke joinstyle="miter"/>
                      </v:roundrect>
                    </v:group>
                    <v:oval id="شكل بيضاوي 52" o:spid="_x0000_s17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" filled="f" strokecolor="#168489" strokeweight="1pt">
                      <v:stroke joinstyle="miter"/>
                    </v:oval>
                  </v:group>
                  <v:shape id="مربع نص 41" o:spid="_x0000_s174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" filled="f" stroked="f">
                    <v:textbox style="mso-fit-shape-to-text:t">
                      <w:txbxContent>
                        <w:p w14:paraId="34418C81"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الانفتاح على التعلّم المستمر</w:t>
                          </w:r>
                        </w:p>
                      </w:txbxContent>
                    </v:textbox>
                  </v:shape>
                </v:group>
                <v:shape id="صورة 54" o:spid="_x0000_s17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">
                  <v:imagedata r:id="rId85" o:title=""/>
                </v:shape>
                <w10:anchorlock/>
              </v:group>
            </w:pict>
          </mc:Fallback>
        </mc:AlternateContent>
      </w:r>
    </w:p>
    <w:p w:rsidR="00697EE7" w:rsidRPr="00812BC8" w:rsidRDefault="00697EE7" w:rsidP="00140525">
      <w:r w:rsidRPr="00812BC8">
        <w:rPr>
          <w:rtl/>
        </w:rPr>
        <w:t>غالبا</w:t>
      </w:r>
      <w:r>
        <w:rPr>
          <w:rFonts w:hint="cs"/>
          <w:rtl/>
        </w:rPr>
        <w:t>ً</w:t>
      </w:r>
      <w:r w:rsidRPr="00812BC8">
        <w:rPr>
          <w:rtl/>
        </w:rPr>
        <w:t xml:space="preserve"> ما </w:t>
      </w:r>
      <w:r w:rsidRPr="00812BC8">
        <w:rPr>
          <w:rFonts w:hint="cs"/>
          <w:rtl/>
        </w:rPr>
        <w:t>يتطلب التغيير</w:t>
      </w:r>
      <w:r w:rsidRPr="00812BC8">
        <w:rPr>
          <w:rtl/>
        </w:rPr>
        <w:t xml:space="preserve"> تعل</w:t>
      </w:r>
      <w:r>
        <w:rPr>
          <w:rFonts w:hint="cs"/>
          <w:rtl/>
        </w:rPr>
        <w:t>ّ</w:t>
      </w:r>
      <w:r w:rsidRPr="00812BC8">
        <w:rPr>
          <w:rtl/>
        </w:rPr>
        <w:t>م مهارات جديدة أو تقنيات مختلفة. بدون عقلية التعل</w:t>
      </w:r>
      <w:r>
        <w:rPr>
          <w:rFonts w:hint="cs"/>
          <w:rtl/>
        </w:rPr>
        <w:t>ّ</w:t>
      </w:r>
      <w:r w:rsidRPr="00812BC8">
        <w:rPr>
          <w:rtl/>
        </w:rPr>
        <w:t>م، قد يشعر الموظفون بالعجز أو يعوقون تنفيذ التغيير.</w:t>
      </w:r>
    </w:p>
    <w:p w:rsidR="00697EE7" w:rsidRPr="00EE10E5" w:rsidRDefault="00697EE7" w:rsidP="00140525">
      <w:pPr>
        <w:rPr>
          <w:color w:val="168489"/>
        </w:rPr>
      </w:pPr>
      <w:r w:rsidRPr="00EE10E5">
        <w:rPr>
          <w:color w:val="168489"/>
          <w:rtl/>
        </w:rPr>
        <w:lastRenderedPageBreak/>
        <w:t xml:space="preserve">- كيفية تبني هذا السلوك:  </w:t>
      </w:r>
    </w:p>
    <w:p w:rsidR="00697EE7" w:rsidRPr="00812BC8" w:rsidRDefault="00697EE7" w:rsidP="00140525">
      <w:r w:rsidRPr="00812BC8">
        <w:rPr>
          <w:rtl/>
        </w:rPr>
        <w:t xml:space="preserve">  - شجّع الموظفين على حضور الدورات التدريبية وورش العمل.  </w:t>
      </w:r>
    </w:p>
    <w:p w:rsidR="00697EE7" w:rsidRPr="00812BC8" w:rsidRDefault="00697EE7" w:rsidP="00140525">
      <w:r w:rsidRPr="00812BC8">
        <w:rPr>
          <w:rtl/>
        </w:rPr>
        <w:t xml:space="preserve">  - وفّر بيئة تُكافئ التعلم والتطوير الذاتي.  </w:t>
      </w:r>
    </w:p>
    <w:p w:rsidR="00697EE7" w:rsidRDefault="00697EE7" w:rsidP="00140525">
      <w:pPr>
        <w:rPr>
          <w:rtl/>
        </w:rPr>
      </w:pPr>
      <w:r w:rsidRPr="00812BC8">
        <w:rPr>
          <w:rtl/>
        </w:rPr>
        <w:t xml:space="preserve">  - عزّز فكرة "التعل</w:t>
      </w:r>
      <w:r>
        <w:rPr>
          <w:rFonts w:hint="cs"/>
          <w:rtl/>
        </w:rPr>
        <w:t>ّ</w:t>
      </w:r>
      <w:r w:rsidRPr="00812BC8">
        <w:rPr>
          <w:rtl/>
        </w:rPr>
        <w:t>م من الأخطاء" كفرصة للنمو.</w:t>
      </w:r>
    </w:p>
    <w:p w:rsidR="00140525" w:rsidRPr="00812BC8" w:rsidRDefault="00140525" w:rsidP="00140525">
      <w:r w:rsidRPr="002A078C">
        <w:rPr>
          <w:rFonts w:ascii="Sakkal Majalla" w:hAnsi="Sakkal Majalla"/>
          <w:noProof/>
          <w:sz w:val="34"/>
        </w:rPr>
        <mc:AlternateContent>
          <mc:Choice Requires="wpg">
            <w:drawing>
              <wp:inline distT="0" distB="0" distL="0" distR="0" wp14:anchorId="678703CF" wp14:editId="41AA173B">
                <wp:extent cx="5731510" cy="892088"/>
                <wp:effectExtent l="0" t="0" r="2540" b="22860"/>
                <wp:docPr id="20743895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8436917" name="مجموعة 47"/>
                        <wpg:cNvGrpSpPr/>
                        <wpg:grpSpPr>
                          <a:xfrm>
                            <a:off x="0" y="0"/>
                            <a:ext cx="5731510" cy="895351"/>
                            <a:chOff x="0" y="0"/>
                            <a:chExt cx="5878196" cy="918845"/>
                          </a:xfrm>
                        </wpg:grpSpPr>
                        <wpg:grpSp>
                          <wpg:cNvPr id="81260877" name="مجموعة 48"/>
                          <wpg:cNvGrpSpPr/>
                          <wpg:grpSpPr>
                            <a:xfrm>
                              <a:off x="0" y="0"/>
                              <a:ext cx="5878196" cy="918845"/>
                              <a:chOff x="0" y="0"/>
                              <a:chExt cx="6240348" cy="919070"/>
                            </a:xfrm>
                          </wpg:grpSpPr>
                          <wpg:grpSp>
                            <wpg:cNvPr id="1873884394" name="مجموعة 49"/>
                            <wpg:cNvGrpSpPr/>
                            <wpg:grpSpPr>
                              <a:xfrm>
                                <a:off x="0" y="169208"/>
                                <a:ext cx="5433072" cy="580613"/>
                                <a:chOff x="0" y="169208"/>
                                <a:chExt cx="5433072" cy="580613"/>
                              </a:xfrm>
                            </wpg:grpSpPr>
                            <wps:wsp>
                              <wps:cNvPr id="14408268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467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5552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986384"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تقبّل التغيير بعقلية إيجابية</w:t>
                                </w:r>
                              </w:p>
                            </w:txbxContent>
                          </wps:txbx>
                          <wps:bodyPr wrap="square" rtlCol="1">
                            <a:spAutoFit/>
                          </wps:bodyPr>
                        </wps:wsp>
                      </wpg:grpSp>
                      <pic:pic xmlns:pic="http://schemas.openxmlformats.org/drawingml/2006/picture">
                        <pic:nvPicPr>
                          <pic:cNvPr id="74655308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78703CF" id="_x0000_s17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K+f8eTBwAA9x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7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">
                  <v:group id="مجموعة 48" o:spid="_x0000_s17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">
                    <v:group id="مجموعة 49" o:spid="_x0000_s17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">
                      <v:shape id="شكل حر 50" o:spid="_x0000_s17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" fillcolor="#a5a5a5 [2092]" stroked="f" strokeweight="1pt">
                        <v:stroke joinstyle="miter"/>
                      </v:roundrect>
                    </v:group>
                    <v:oval id="شكل بيضاوي 52" o:spid="_x0000_s17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" filled="f" strokecolor="#168489" strokeweight="1pt">
                      <v:stroke joinstyle="miter"/>
                    </v:oval>
                  </v:group>
                  <v:shape id="مربع نص 41" o:spid="_x0000_s175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" filled="f" stroked="f">
                    <v:textbox style="mso-fit-shape-to-text:t">
                      <w:txbxContent>
                        <w:p w14:paraId="1BECD3A9"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تقبّل التغيير بعقلية إيجابية</w:t>
                          </w:r>
                        </w:p>
                      </w:txbxContent>
                    </v:textbox>
                  </v:shape>
                </v:group>
                <v:shape id="صورة 54" o:spid="_x0000_s17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 xml:space="preserve">  تغيير العمليات أو التكنولوجيا يمكن أن يكون مرهقا</w:t>
      </w:r>
      <w:r>
        <w:rPr>
          <w:rFonts w:hint="cs"/>
          <w:rtl/>
        </w:rPr>
        <w:t>ً</w:t>
      </w:r>
      <w:r w:rsidRPr="00812BC8">
        <w:rPr>
          <w:rtl/>
        </w:rPr>
        <w:t>، ولكن التعامل معه بإيجابية يجعل التكي</w:t>
      </w:r>
      <w:r>
        <w:rPr>
          <w:rFonts w:hint="cs"/>
          <w:rtl/>
        </w:rPr>
        <w:t>ّ</w:t>
      </w:r>
      <w:r w:rsidRPr="00812BC8">
        <w:rPr>
          <w:rtl/>
        </w:rPr>
        <w:t>ف أسهل وأكثر إنتاجية.</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ركّز على فوائد التغيير بدلا</w:t>
      </w:r>
      <w:r>
        <w:rPr>
          <w:rFonts w:hint="cs"/>
          <w:rtl/>
        </w:rPr>
        <w:t>ً</w:t>
      </w:r>
      <w:r w:rsidRPr="00812BC8">
        <w:rPr>
          <w:rtl/>
        </w:rPr>
        <w:t xml:space="preserve"> من التحديات.  </w:t>
      </w:r>
    </w:p>
    <w:p w:rsidR="00697EE7" w:rsidRPr="00812BC8" w:rsidRDefault="00697EE7" w:rsidP="00140525">
      <w:r w:rsidRPr="00812BC8">
        <w:rPr>
          <w:rtl/>
        </w:rPr>
        <w:t xml:space="preserve">  - شجّع الموظفين على رؤية التغيير كفرصة للنمو الشخصي والمهني.  </w:t>
      </w:r>
    </w:p>
    <w:p w:rsidR="00697EE7" w:rsidRDefault="00697EE7" w:rsidP="00140525">
      <w:pPr>
        <w:rPr>
          <w:rtl/>
        </w:rPr>
      </w:pPr>
      <w:r w:rsidRPr="00812BC8">
        <w:rPr>
          <w:rtl/>
        </w:rPr>
        <w:t xml:space="preserve">  - قم بتوضيح الأهداف العامة للتغيير وكيف سيؤثر إيجابيا</w:t>
      </w:r>
      <w:r>
        <w:rPr>
          <w:rFonts w:hint="cs"/>
          <w:rtl/>
        </w:rPr>
        <w:t>ً</w:t>
      </w:r>
      <w:r w:rsidRPr="00812BC8">
        <w:rPr>
          <w:rtl/>
        </w:rPr>
        <w:t xml:space="preserve"> على الجميع.</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54A1604" wp14:editId="763B5A49">
                <wp:extent cx="5731510" cy="892088"/>
                <wp:effectExtent l="0" t="0" r="2540" b="22860"/>
                <wp:docPr id="2256655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1808951" name="مجموعة 47"/>
                        <wpg:cNvGrpSpPr/>
                        <wpg:grpSpPr>
                          <a:xfrm>
                            <a:off x="0" y="0"/>
                            <a:ext cx="5731510" cy="895351"/>
                            <a:chOff x="0" y="0"/>
                            <a:chExt cx="5878196" cy="918845"/>
                          </a:xfrm>
                        </wpg:grpSpPr>
                        <wpg:grpSp>
                          <wpg:cNvPr id="111879704" name="مجموعة 48"/>
                          <wpg:cNvGrpSpPr/>
                          <wpg:grpSpPr>
                            <a:xfrm>
                              <a:off x="0" y="0"/>
                              <a:ext cx="5878196" cy="918845"/>
                              <a:chOff x="0" y="0"/>
                              <a:chExt cx="6240348" cy="919070"/>
                            </a:xfrm>
                          </wpg:grpSpPr>
                          <wpg:grpSp>
                            <wpg:cNvPr id="1484167759" name="مجموعة 49"/>
                            <wpg:cNvGrpSpPr/>
                            <wpg:grpSpPr>
                              <a:xfrm>
                                <a:off x="0" y="169208"/>
                                <a:ext cx="5433072" cy="580613"/>
                                <a:chOff x="0" y="169208"/>
                                <a:chExt cx="5433072" cy="580613"/>
                              </a:xfrm>
                            </wpg:grpSpPr>
                            <wps:wsp>
                              <wps:cNvPr id="9738151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8806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16328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87702"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262051441"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4A1604" id="_x0000_s17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dZClwcAAPc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xadZClwcAAPc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7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">
                  <v:group id="مجموعة 48" o:spid="_x0000_s17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">
                    <v:group id="مجموعة 49" o:spid="_x0000_s17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">
                      <v:shape id="شكل حر 50" o:spid="_x0000_s17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" fillcolor="#a5a5a5 [2092]" stroked="f" strokeweight="1pt">
                        <v:stroke joinstyle="miter"/>
                      </v:roundrect>
                    </v:group>
                    <v:oval id="شكل بيضاوي 52" o:spid="_x0000_s17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" filled="f" strokecolor="#168489" strokeweight="1pt">
                      <v:stroke joinstyle="miter"/>
                    </v:oval>
                  </v:group>
                  <v:shape id="مربع نص 41" o:spid="_x0000_s17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" filled="f" stroked="f">
                    <v:textbox style="mso-fit-shape-to-text:t">
                      <w:txbxContent>
                        <w:p w14:paraId="514A16C6"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المرونة والتكيّف</w:t>
                          </w:r>
                        </w:p>
                      </w:txbxContent>
                    </v:textbox>
                  </v:shape>
                </v:group>
                <v:shape id="صورة 54" o:spid="_x0000_s17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">
                  <v:imagedata r:id="rId85" o:title=""/>
                </v:shape>
                <w10:anchorlock/>
              </v:group>
            </w:pict>
          </mc:Fallback>
        </mc:AlternateContent>
      </w:r>
    </w:p>
    <w:p w:rsidR="00697EE7" w:rsidRPr="00812BC8" w:rsidRDefault="00697EE7" w:rsidP="00140525">
      <w:r w:rsidRPr="00812BC8">
        <w:rPr>
          <w:rtl/>
        </w:rPr>
        <w:t xml:space="preserve">  قد يؤدي التغيير إلى إعادة تعريف الأدوار أو تعديل العمليات، مما يتطلب من الموظفين أن يكونوا أكثر مرونة في التعامل مع المواقف الجديدة.</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قد</w:t>
      </w:r>
      <w:r>
        <w:rPr>
          <w:rFonts w:hint="cs"/>
          <w:rtl/>
        </w:rPr>
        <w:t>ّ</w:t>
      </w:r>
      <w:r w:rsidRPr="00812BC8">
        <w:rPr>
          <w:rtl/>
        </w:rPr>
        <w:t>م أمثلة عملية عن كيفية التكي</w:t>
      </w:r>
      <w:r>
        <w:rPr>
          <w:rFonts w:hint="cs"/>
          <w:rtl/>
        </w:rPr>
        <w:t>ّ</w:t>
      </w:r>
      <w:r w:rsidRPr="00812BC8">
        <w:rPr>
          <w:rtl/>
        </w:rPr>
        <w:t xml:space="preserve">ف مع التغيير.  </w:t>
      </w:r>
    </w:p>
    <w:p w:rsidR="00697EE7" w:rsidRPr="00812BC8" w:rsidRDefault="00697EE7" w:rsidP="00140525">
      <w:r w:rsidRPr="00812BC8">
        <w:rPr>
          <w:rtl/>
        </w:rPr>
        <w:t xml:space="preserve">  - شج</w:t>
      </w:r>
      <w:r>
        <w:rPr>
          <w:rFonts w:hint="cs"/>
          <w:rtl/>
        </w:rPr>
        <w:t>ّ</w:t>
      </w:r>
      <w:r w:rsidRPr="00812BC8">
        <w:rPr>
          <w:rtl/>
        </w:rPr>
        <w:t xml:space="preserve">ع الموظفين على تجربة أساليب عمل جديدة.  </w:t>
      </w:r>
    </w:p>
    <w:p w:rsidR="00697EE7" w:rsidRDefault="00697EE7" w:rsidP="00140525">
      <w:pPr>
        <w:rPr>
          <w:rtl/>
        </w:rPr>
      </w:pPr>
      <w:r w:rsidRPr="00812BC8">
        <w:rPr>
          <w:rtl/>
        </w:rPr>
        <w:t xml:space="preserve">  - كن قدوة في إظهار المرونة كقائد.</w:t>
      </w:r>
    </w:p>
    <w:p w:rsidR="00140525" w:rsidRPr="00812BC8" w:rsidRDefault="00140525" w:rsidP="00140525">
      <w:r w:rsidRPr="002A078C">
        <w:rPr>
          <w:rFonts w:ascii="Sakkal Majalla" w:hAnsi="Sakkal Majalla"/>
          <w:noProof/>
          <w:sz w:val="34"/>
        </w:rPr>
        <mc:AlternateContent>
          <mc:Choice Requires="wpg">
            <w:drawing>
              <wp:inline distT="0" distB="0" distL="0" distR="0" wp14:anchorId="5E03A39F" wp14:editId="4CA8E367">
                <wp:extent cx="5731510" cy="892088"/>
                <wp:effectExtent l="0" t="0" r="2540" b="22860"/>
                <wp:docPr id="12439422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98468326" name="مجموعة 47"/>
                        <wpg:cNvGrpSpPr/>
                        <wpg:grpSpPr>
                          <a:xfrm>
                            <a:off x="0" y="0"/>
                            <a:ext cx="5731510" cy="895351"/>
                            <a:chOff x="0" y="0"/>
                            <a:chExt cx="5878196" cy="918845"/>
                          </a:xfrm>
                        </wpg:grpSpPr>
                        <wpg:grpSp>
                          <wpg:cNvPr id="778429899" name="مجموعة 48"/>
                          <wpg:cNvGrpSpPr/>
                          <wpg:grpSpPr>
                            <a:xfrm>
                              <a:off x="0" y="0"/>
                              <a:ext cx="5878196" cy="918845"/>
                              <a:chOff x="0" y="0"/>
                              <a:chExt cx="6240348" cy="919070"/>
                            </a:xfrm>
                          </wpg:grpSpPr>
                          <wpg:grpSp>
                            <wpg:cNvPr id="1191918369" name="مجموعة 49"/>
                            <wpg:cNvGrpSpPr/>
                            <wpg:grpSpPr>
                              <a:xfrm>
                                <a:off x="0" y="169208"/>
                                <a:ext cx="5433072" cy="580613"/>
                                <a:chOff x="0" y="169208"/>
                                <a:chExt cx="5433072" cy="580613"/>
                              </a:xfrm>
                            </wpg:grpSpPr>
                            <wps:wsp>
                              <wps:cNvPr id="9880059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54098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24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8040256"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التعاون والعمل الجماعي</w:t>
                                </w:r>
                              </w:p>
                            </w:txbxContent>
                          </wps:txbx>
                          <wps:bodyPr wrap="square" rtlCol="1">
                            <a:spAutoFit/>
                          </wps:bodyPr>
                        </wps:wsp>
                      </wpg:grpSp>
                      <pic:pic xmlns:pic="http://schemas.openxmlformats.org/drawingml/2006/picture">
                        <pic:nvPicPr>
                          <pic:cNvPr id="196101706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E03A39F" id="_x0000_s17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z+plwcAAPk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lCz+p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7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">
                  <v:group id="مجموعة 48" o:spid="_x0000_s17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">
                    <v:group id="مجموعة 49" o:spid="_x0000_s17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">
                      <v:shape id="شكل حر 50" o:spid="_x0000_s17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" fillcolor="#a5a5a5 [2092]" stroked="f" strokeweight="1pt">
                        <v:stroke joinstyle="miter"/>
                      </v:roundrect>
                    </v:group>
                    <v:oval id="شكل بيضاوي 52" o:spid="_x0000_s17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" filled="f" strokecolor="#168489" strokeweight="1pt">
                      <v:stroke joinstyle="miter"/>
                    </v:oval>
                  </v:group>
                  <v:shape id="مربع نص 41" o:spid="_x0000_s17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" filled="f" stroked="f">
                    <v:textbox style="mso-fit-shape-to-text:t">
                      <w:txbxContent>
                        <w:p w14:paraId="3A92B96B"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التعاون والعمل الجماعي</w:t>
                          </w:r>
                        </w:p>
                      </w:txbxContent>
                    </v:textbox>
                  </v:shape>
                </v:group>
                <v:shape id="صورة 54" o:spid="_x0000_s17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">
                  <v:imagedata r:id="rId85" o:title=""/>
                </v:shape>
                <w10:anchorlock/>
              </v:group>
            </w:pict>
          </mc:Fallback>
        </mc:AlternateContent>
      </w:r>
    </w:p>
    <w:p w:rsidR="00697EE7" w:rsidRPr="00812BC8" w:rsidRDefault="00697EE7" w:rsidP="00140525">
      <w:r w:rsidRPr="00812BC8">
        <w:rPr>
          <w:rtl/>
        </w:rPr>
        <w:lastRenderedPageBreak/>
        <w:t xml:space="preserve">  غالب</w:t>
      </w:r>
      <w:r>
        <w:rPr>
          <w:rFonts w:hint="cs"/>
          <w:rtl/>
        </w:rPr>
        <w:t>اً</w:t>
      </w:r>
      <w:r w:rsidRPr="00812BC8">
        <w:rPr>
          <w:rtl/>
        </w:rPr>
        <w:t xml:space="preserve"> ما يتطلب التغيير جهودا</w:t>
      </w:r>
      <w:r>
        <w:rPr>
          <w:rFonts w:hint="cs"/>
          <w:rtl/>
        </w:rPr>
        <w:t>ً</w:t>
      </w:r>
      <w:r w:rsidRPr="00812BC8">
        <w:rPr>
          <w:rtl/>
        </w:rPr>
        <w:t xml:space="preserve"> مشتركة بين الفرق، والتعاون ي</w:t>
      </w:r>
      <w:r>
        <w:rPr>
          <w:rFonts w:hint="cs"/>
          <w:rtl/>
        </w:rPr>
        <w:t>ُ</w:t>
      </w:r>
      <w:r w:rsidRPr="00812BC8">
        <w:rPr>
          <w:rtl/>
        </w:rPr>
        <w:t>عزز سرعة التنفيذ ويقلل من المقاومة.</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دعّم ثقافة الحوار المفتوح وتبادل الأفكار.  </w:t>
      </w:r>
    </w:p>
    <w:p w:rsidR="00697EE7" w:rsidRPr="00812BC8" w:rsidRDefault="00697EE7" w:rsidP="00140525">
      <w:r w:rsidRPr="00812BC8">
        <w:rPr>
          <w:rtl/>
        </w:rPr>
        <w:t xml:space="preserve">  - قم بتشكيل فرق عمل متعددة الأقسام للعمل على مبادرات التغيير.  </w:t>
      </w:r>
    </w:p>
    <w:p w:rsidR="00697EE7" w:rsidRDefault="00697EE7" w:rsidP="00140525">
      <w:pPr>
        <w:rPr>
          <w:rtl/>
        </w:rPr>
      </w:pPr>
      <w:r w:rsidRPr="00812BC8">
        <w:rPr>
          <w:rtl/>
        </w:rPr>
        <w:t xml:space="preserve">  - عزز أهمية الأهداف المشتركة على الإنجازات الفردية.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628BBB1" wp14:editId="63B51D89">
                <wp:extent cx="5731510" cy="892088"/>
                <wp:effectExtent l="0" t="0" r="2540" b="22860"/>
                <wp:docPr id="11754988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79847067" name="مجموعة 47"/>
                        <wpg:cNvGrpSpPr/>
                        <wpg:grpSpPr>
                          <a:xfrm>
                            <a:off x="0" y="0"/>
                            <a:ext cx="5731510" cy="895351"/>
                            <a:chOff x="0" y="0"/>
                            <a:chExt cx="5878196" cy="918845"/>
                          </a:xfrm>
                        </wpg:grpSpPr>
                        <wpg:grpSp>
                          <wpg:cNvPr id="693129522" name="مجموعة 48"/>
                          <wpg:cNvGrpSpPr/>
                          <wpg:grpSpPr>
                            <a:xfrm>
                              <a:off x="0" y="0"/>
                              <a:ext cx="5878196" cy="918845"/>
                              <a:chOff x="0" y="0"/>
                              <a:chExt cx="6240348" cy="919070"/>
                            </a:xfrm>
                          </wpg:grpSpPr>
                          <wpg:grpSp>
                            <wpg:cNvPr id="1683905776" name="مجموعة 49"/>
                            <wpg:cNvGrpSpPr/>
                            <wpg:grpSpPr>
                              <a:xfrm>
                                <a:off x="0" y="169208"/>
                                <a:ext cx="5433072" cy="580613"/>
                                <a:chOff x="0" y="169208"/>
                                <a:chExt cx="5433072" cy="580613"/>
                              </a:xfrm>
                            </wpg:grpSpPr>
                            <wps:wsp>
                              <wps:cNvPr id="1416018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67966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53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1262497"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330210967"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28BBB1" id="_x0000_s17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asAQlwcAAPk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gasAQ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7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">
                  <v:group id="مجموعة 48" o:spid="_x0000_s17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">
                    <v:group id="مجموعة 49" o:spid="_x0000_s17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">
                      <v:shape id="شكل حر 50" o:spid="_x0000_s17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" fillcolor="#a5a5a5 [2092]" stroked="f" strokeweight="1pt">
                        <v:stroke joinstyle="miter"/>
                      </v:roundrect>
                    </v:group>
                    <v:oval id="شكل بيضاوي 52" o:spid="_x0000_s17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" filled="f" strokecolor="#168489" strokeweight="1pt">
                      <v:stroke joinstyle="miter"/>
                    </v:oval>
                  </v:group>
                  <v:shape id="مربع نص 41" o:spid="_x0000_s17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" filled="f" stroked="f">
                    <v:textbox style="mso-fit-shape-to-text:t">
                      <w:txbxContent>
                        <w:p w14:paraId="13372719"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التواصل الفعّال</w:t>
                          </w:r>
                        </w:p>
                      </w:txbxContent>
                    </v:textbox>
                  </v:shape>
                </v:group>
                <v:shape id="صورة 54" o:spid="_x0000_s17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 xml:space="preserve">  فهم أسباب التغيير وما يُتوقع من الموظفين يعتمد على التواصل الواضح. من جهة أخرى، مشاركة الأفكار والمخاوف يساعد على تحسين عملية التغيير.</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شج</w:t>
      </w:r>
      <w:r>
        <w:rPr>
          <w:rFonts w:hint="cs"/>
          <w:rtl/>
        </w:rPr>
        <w:t>ّ</w:t>
      </w:r>
      <w:r w:rsidRPr="00812BC8">
        <w:rPr>
          <w:rtl/>
        </w:rPr>
        <w:t xml:space="preserve">ع الموظفين على طرح الأسئلة والمشاركة في الحوارات المفتوحة.  </w:t>
      </w:r>
    </w:p>
    <w:p w:rsidR="00697EE7" w:rsidRPr="00812BC8" w:rsidRDefault="00697EE7" w:rsidP="00140525">
      <w:r w:rsidRPr="00812BC8">
        <w:rPr>
          <w:rtl/>
        </w:rPr>
        <w:t xml:space="preserve">  - علّمهم كيفية تقديم التغذية الراجعة بطريقة بنّاءة.  </w:t>
      </w:r>
    </w:p>
    <w:p w:rsidR="00697EE7" w:rsidRDefault="00697EE7" w:rsidP="00140525">
      <w:pPr>
        <w:rPr>
          <w:rtl/>
        </w:rPr>
      </w:pPr>
      <w:r w:rsidRPr="00812BC8">
        <w:rPr>
          <w:rtl/>
        </w:rPr>
        <w:t xml:space="preserve">  - استخدم أدوات تواصل حديثة لتسهيل الاتصال بين الفرق.</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63AFF5D" wp14:editId="10637086">
                <wp:extent cx="5731510" cy="892088"/>
                <wp:effectExtent l="0" t="0" r="2540" b="22860"/>
                <wp:docPr id="2114765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49268168" name="مجموعة 47"/>
                        <wpg:cNvGrpSpPr/>
                        <wpg:grpSpPr>
                          <a:xfrm>
                            <a:off x="0" y="0"/>
                            <a:ext cx="5731510" cy="895351"/>
                            <a:chOff x="0" y="0"/>
                            <a:chExt cx="5878196" cy="918845"/>
                          </a:xfrm>
                        </wpg:grpSpPr>
                        <wpg:grpSp>
                          <wpg:cNvPr id="1587208947" name="مجموعة 48"/>
                          <wpg:cNvGrpSpPr/>
                          <wpg:grpSpPr>
                            <a:xfrm>
                              <a:off x="0" y="0"/>
                              <a:ext cx="5878196" cy="918845"/>
                              <a:chOff x="0" y="0"/>
                              <a:chExt cx="6240348" cy="919070"/>
                            </a:xfrm>
                          </wpg:grpSpPr>
                          <wpg:grpSp>
                            <wpg:cNvPr id="273492629" name="مجموعة 49"/>
                            <wpg:cNvGrpSpPr/>
                            <wpg:grpSpPr>
                              <a:xfrm>
                                <a:off x="0" y="169208"/>
                                <a:ext cx="5433072" cy="580613"/>
                                <a:chOff x="0" y="169208"/>
                                <a:chExt cx="5433072" cy="580613"/>
                              </a:xfrm>
                            </wpg:grpSpPr>
                            <wps:wsp>
                              <wps:cNvPr id="13482157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24664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6451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8703819" name="مربع نص 41"/>
                          <wps:cNvSpPr txBox="1"/>
                          <wps:spPr>
                            <a:xfrm>
                              <a:off x="204466" y="257055"/>
                              <a:ext cx="4615801" cy="387740"/>
                            </a:xfrm>
                            <a:prstGeom prst="rect">
                              <a:avLst/>
                            </a:prstGeom>
                            <a:noFill/>
                          </wps:spPr>
                          <wps:txbx>
                            <w:txbxContent>
                              <w:p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تبني الابتكار والتفكير الإبداعي</w:t>
                                </w:r>
                              </w:p>
                            </w:txbxContent>
                          </wps:txbx>
                          <wps:bodyPr wrap="square" rtlCol="1">
                            <a:spAutoFit/>
                          </wps:bodyPr>
                        </wps:wsp>
                      </wpg:grpSp>
                      <pic:pic xmlns:pic="http://schemas.openxmlformats.org/drawingml/2006/picture">
                        <pic:nvPicPr>
                          <pic:cNvPr id="114559571"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3AFF5D" id="_x0000_s17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">
                <v:group id="مجموعة 47" o:spid="_x0000_s17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XE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">
                  <v:group id="مجموعة 48" o:spid="_x0000_s17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">
                    <v:group id="مجموعة 49" o:spid="_x0000_s17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">
                      <v:shape id="شكل حر 50" o:spid="_x0000_s17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" fillcolor="#a5a5a5 [2092]" stroked="f" strokeweight="1pt">
                        <v:stroke joinstyle="miter"/>
                      </v:roundrect>
                    </v:group>
                    <v:oval id="شكل بيضاوي 52" o:spid="_x0000_s17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" filled="f" strokecolor="#168489" strokeweight="1pt">
                      <v:stroke joinstyle="miter"/>
                    </v:oval>
                  </v:group>
                  <v:shape id="مربع نص 41" o:spid="_x0000_s17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" filled="f" stroked="f">
                    <v:textbox style="mso-fit-shape-to-text:t">
                      <w:txbxContent>
                        <w:p w14:paraId="4748B252" w14:textId="77777777" w:rsidR="00140525" w:rsidRDefault="00EE10E5"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تبني الابتكار والتفكير الإبداعي</w:t>
                          </w:r>
                        </w:p>
                      </w:txbxContent>
                    </v:textbox>
                  </v:shape>
                </v:group>
                <v:shape id="صورة 54" o:spid="_x0000_s17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 xml:space="preserve">  الابتكار يساعد على إيجاد حلول جديدة للتحديات التي قد تنشأ أثناء التغيير. كما أنه يعزز من كفاءة تنفيذ التغيير.</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شج</w:t>
      </w:r>
      <w:r>
        <w:rPr>
          <w:rFonts w:hint="cs"/>
          <w:rtl/>
        </w:rPr>
        <w:t>ّ</w:t>
      </w:r>
      <w:r w:rsidRPr="00812BC8">
        <w:rPr>
          <w:rtl/>
        </w:rPr>
        <w:t xml:space="preserve">ع الموظفين على اقتراح أفكار جديدة دون الخوف من الانتقاد.  </w:t>
      </w:r>
    </w:p>
    <w:p w:rsidR="00697EE7" w:rsidRPr="00812BC8" w:rsidRDefault="00697EE7" w:rsidP="00140525">
      <w:r w:rsidRPr="00812BC8">
        <w:rPr>
          <w:rtl/>
        </w:rPr>
        <w:t xml:space="preserve">  - وف</w:t>
      </w:r>
      <w:r>
        <w:rPr>
          <w:rFonts w:hint="cs"/>
          <w:rtl/>
        </w:rPr>
        <w:t>ّ</w:t>
      </w:r>
      <w:r w:rsidRPr="00812BC8">
        <w:rPr>
          <w:rtl/>
        </w:rPr>
        <w:t xml:space="preserve">ر بيئة آمنة تسمح بالتجريب والخطأ.  </w:t>
      </w:r>
    </w:p>
    <w:p w:rsidR="00697EE7" w:rsidRDefault="00697EE7" w:rsidP="00EE10E5">
      <w:pPr>
        <w:rPr>
          <w:rtl/>
        </w:rPr>
      </w:pPr>
      <w:r w:rsidRPr="00812BC8">
        <w:rPr>
          <w:rtl/>
        </w:rPr>
        <w:t xml:space="preserve">  - احتفل بالمبادرات التي تظهر التفكير خارج الصندوق.</w:t>
      </w:r>
    </w:p>
    <w:p w:rsidR="00697EE7" w:rsidRDefault="00697EE7" w:rsidP="00EE10E5">
      <w:pPr>
        <w:keepNext/>
        <w:rPr>
          <w:b/>
          <w:bCs/>
          <w:color w:val="168489"/>
        </w:rPr>
      </w:pPr>
      <w:r w:rsidRPr="00EE10E5">
        <w:rPr>
          <w:b/>
          <w:bCs/>
          <w:color w:val="168489"/>
          <w:rtl/>
        </w:rPr>
        <w:lastRenderedPageBreak/>
        <w:t xml:space="preserve"> </w:t>
      </w:r>
      <w:hyperlink r:id="rId148" w:history="1">
        <w:r w:rsidRPr="00F221DB">
          <w:rPr>
            <w:rStyle w:val="Hyperlink"/>
            <w:b/>
            <w:bCs/>
            <w:rtl/>
          </w:rPr>
          <w:t>كيفية تشجيع الموظفين على تبن</w:t>
        </w:r>
        <w:r w:rsidRPr="00F221DB">
          <w:rPr>
            <w:rStyle w:val="Hyperlink"/>
            <w:rFonts w:hint="cs"/>
            <w:b/>
            <w:bCs/>
            <w:rtl/>
          </w:rPr>
          <w:t>ّ</w:t>
        </w:r>
        <w:r w:rsidRPr="00F221DB">
          <w:rPr>
            <w:rStyle w:val="Hyperlink"/>
            <w:b/>
            <w:bCs/>
            <w:rtl/>
          </w:rPr>
          <w:t>ي السلوكي</w:t>
        </w:r>
        <w:r w:rsidRPr="00F221DB">
          <w:rPr>
            <w:rStyle w:val="Hyperlink"/>
            <w:rFonts w:hint="cs"/>
            <w:b/>
            <w:bCs/>
            <w:rtl/>
          </w:rPr>
          <w:t>ّ</w:t>
        </w:r>
        <w:r w:rsidRPr="00F221DB">
          <w:rPr>
            <w:rStyle w:val="Hyperlink"/>
            <w:b/>
            <w:bCs/>
            <w:rtl/>
          </w:rPr>
          <w:t>ات الجديدة</w:t>
        </w:r>
      </w:hyperlink>
    </w:p>
    <w:p w:rsidR="00EE10E5" w:rsidRPr="00EE10E5" w:rsidRDefault="00EE10E5" w:rsidP="00EE10E5">
      <w:pPr>
        <w:bidi w:val="0"/>
        <w:rPr>
          <w:b/>
          <w:bCs/>
          <w:color w:val="168489"/>
        </w:rPr>
      </w:pPr>
      <w:r w:rsidRPr="00EE10E5">
        <w:rPr>
          <w:b/>
          <w:bCs/>
          <w:noProof/>
          <w:color w:val="168489"/>
        </w:rPr>
        <mc:AlternateContent>
          <mc:Choice Requires="wpg">
            <w:drawing>
              <wp:inline distT="0" distB="0" distL="0" distR="0" wp14:anchorId="51E08112" wp14:editId="2CC478D1">
                <wp:extent cx="5397054" cy="3599484"/>
                <wp:effectExtent l="0" t="0" r="13335" b="20320"/>
                <wp:docPr id="1269176354" name="Group 60"/>
                <wp:cNvGraphicFramePr/>
                <a:graphic xmlns:a="http://schemas.openxmlformats.org/drawingml/2006/main">
                  <a:graphicData uri="http://schemas.microsoft.com/office/word/2010/wordprocessingGroup">
                    <wpg:wgp>
                      <wpg:cNvGrpSpPr/>
                      <wpg:grpSpPr>
                        <a:xfrm>
                          <a:off x="0" y="0"/>
                          <a:ext cx="5397054" cy="3599484"/>
                          <a:chOff x="0" y="0"/>
                          <a:chExt cx="5397056" cy="3599484"/>
                        </a:xfrm>
                      </wpg:grpSpPr>
                      <wpg:grpSp>
                        <wpg:cNvPr id="1073790926" name="Group 1073790926"/>
                        <wpg:cNvGrpSpPr/>
                        <wpg:grpSpPr>
                          <a:xfrm>
                            <a:off x="0" y="0"/>
                            <a:ext cx="5397056" cy="1753072"/>
                            <a:chOff x="0" y="0"/>
                            <a:chExt cx="3418467" cy="1110387"/>
                          </a:xfrm>
                        </wpg:grpSpPr>
                        <wpg:grpSp>
                          <wpg:cNvPr id="1573146185" name="Group 1573146185"/>
                          <wpg:cNvGrpSpPr/>
                          <wpg:grpSpPr>
                            <a:xfrm>
                              <a:off x="0" y="0"/>
                              <a:ext cx="1110388" cy="1110387"/>
                              <a:chOff x="0" y="0"/>
                              <a:chExt cx="1722784" cy="1722784"/>
                            </a:xfrm>
                          </wpg:grpSpPr>
                          <wps:wsp>
                            <wps:cNvPr id="1027359055" name="Oval 1027359055"/>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1471431" name="Oval 1901471431"/>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6884758" name="Oval 1546884758"/>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6845713" name="TextBox 22"/>
                            <wps:cNvSpPr txBox="1">
                              <a:spLocks noChangeArrowheads="1"/>
                            </wps:cNvSpPr>
                            <wps:spPr bwMode="auto">
                              <a:xfrm flipV="1">
                                <a:off x="364422" y="210952"/>
                                <a:ext cx="993856" cy="1049424"/>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مكافأة السلوكيات الإيجابية</w:t>
                                  </w:r>
                                </w:p>
                              </w:txbxContent>
                            </wps:txbx>
                            <wps:bodyPr rot="0" vert="horz" wrap="square" lIns="0" tIns="45720" rIns="0" bIns="45720" anchor="b" anchorCtr="0" upright="1">
                              <a:noAutofit/>
                            </wps:bodyPr>
                          </wps:wsp>
                        </wpg:grpSp>
                        <wpg:grpSp>
                          <wpg:cNvPr id="1794358078" name="Group 1794358078"/>
                          <wpg:cNvGrpSpPr/>
                          <wpg:grpSpPr>
                            <a:xfrm>
                              <a:off x="1150894" y="0"/>
                              <a:ext cx="1110388" cy="1110387"/>
                              <a:chOff x="1150894" y="0"/>
                              <a:chExt cx="1722784" cy="1722784"/>
                            </a:xfrm>
                          </wpg:grpSpPr>
                          <wps:wsp>
                            <wps:cNvPr id="1326457104" name="Oval 1326457104"/>
                            <wps:cNvSpPr/>
                            <wps:spPr>
                              <a:xfrm>
                                <a:off x="1150894" y="0"/>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209709" name="Oval 183209709"/>
                            <wps:cNvSpPr/>
                            <wps:spPr>
                              <a:xfrm>
                                <a:off x="1243660" y="92766"/>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6621481" name="Oval 1256621481"/>
                            <wps:cNvSpPr/>
                            <wps:spPr>
                              <a:xfrm>
                                <a:off x="1323448" y="172554"/>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64535" name="TextBox 13"/>
                            <wps:cNvSpPr txBox="1">
                              <a:spLocks noChangeArrowheads="1"/>
                            </wps:cNvSpPr>
                            <wps:spPr bwMode="auto">
                              <a:xfrm flipV="1">
                                <a:off x="1538527" y="264581"/>
                                <a:ext cx="965135" cy="967715"/>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 xml:space="preserve">تقديم التدريب </w:t>
                                  </w:r>
                                  <w:r w:rsidRPr="00EE10E5">
                                    <w:rPr>
                                      <w:rFonts w:ascii="Adobe Arabic" w:hAnsi="Adobe Arabic" w:cs="Adobe Arabic" w:hint="cs"/>
                                      <w:b/>
                                      <w:bCs/>
                                      <w:color w:val="000000"/>
                                      <w:kern w:val="24"/>
                                      <w:sz w:val="32"/>
                                      <w:szCs w:val="32"/>
                                      <w:rtl/>
                                    </w:rPr>
                                    <w:t>والدعم</w:t>
                                  </w:r>
                                </w:p>
                              </w:txbxContent>
                            </wps:txbx>
                            <wps:bodyPr rot="0" vert="horz" wrap="square" lIns="0" tIns="45720" rIns="0" bIns="45720" anchor="b" anchorCtr="0" upright="1">
                              <a:noAutofit/>
                            </wps:bodyPr>
                          </wps:wsp>
                        </wpg:grpSp>
                        <wpg:grpSp>
                          <wpg:cNvPr id="835444260" name="Group 835444260"/>
                          <wpg:cNvGrpSpPr/>
                          <wpg:grpSpPr>
                            <a:xfrm>
                              <a:off x="2308079" y="0"/>
                              <a:ext cx="1110388" cy="1110387"/>
                              <a:chOff x="2308079" y="0"/>
                              <a:chExt cx="1722784" cy="1722784"/>
                            </a:xfrm>
                          </wpg:grpSpPr>
                          <wps:wsp>
                            <wps:cNvPr id="1873324724" name="Oval 1873324724"/>
                            <wps:cNvSpPr/>
                            <wps:spPr>
                              <a:xfrm>
                                <a:off x="2308079"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8214028" name="Oval 1918214028"/>
                            <wps:cNvSpPr/>
                            <wps:spPr>
                              <a:xfrm>
                                <a:off x="2400845"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7479647" name="Oval 1977479647"/>
                            <wps:cNvSpPr/>
                            <wps:spPr>
                              <a:xfrm>
                                <a:off x="2480633"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3871530" name="TextBox 9"/>
                            <wps:cNvSpPr txBox="1">
                              <a:spLocks noChangeArrowheads="1"/>
                            </wps:cNvSpPr>
                            <wps:spPr bwMode="auto">
                              <a:xfrm flipV="1">
                                <a:off x="2400588" y="290729"/>
                                <a:ext cx="1537252" cy="899603"/>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القيادة بالقدوة</w:t>
                                  </w:r>
                                </w:p>
                              </w:txbxContent>
                            </wps:txbx>
                            <wps:bodyPr rot="0" vert="horz" wrap="square" lIns="0" tIns="45720" rIns="0" bIns="45720" anchor="b" anchorCtr="0" upright="1">
                              <a:noAutofit/>
                            </wps:bodyPr>
                          </wps:wsp>
                        </wpg:grpSp>
                      </wpg:grpSp>
                      <wpg:grpSp>
                        <wpg:cNvPr id="1597374425" name="Group 1597374425"/>
                        <wpg:cNvGrpSpPr/>
                        <wpg:grpSpPr>
                          <a:xfrm>
                            <a:off x="0" y="1846412"/>
                            <a:ext cx="5397056" cy="1753072"/>
                            <a:chOff x="0" y="1846412"/>
                            <a:chExt cx="3418467" cy="1110387"/>
                          </a:xfrm>
                        </wpg:grpSpPr>
                        <wpg:grpSp>
                          <wpg:cNvPr id="1916513958" name="Group 1916513958"/>
                          <wpg:cNvGrpSpPr/>
                          <wpg:grpSpPr>
                            <a:xfrm>
                              <a:off x="0" y="1846412"/>
                              <a:ext cx="1110388" cy="1110387"/>
                              <a:chOff x="0" y="1846412"/>
                              <a:chExt cx="1722784" cy="1722784"/>
                            </a:xfrm>
                          </wpg:grpSpPr>
                          <wps:wsp>
                            <wps:cNvPr id="2115961811" name="Oval 2115961811"/>
                            <wps:cNvSpPr/>
                            <wps:spPr>
                              <a:xfrm>
                                <a:off x="0" y="184641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0992828" name="Oval 1060992828"/>
                            <wps:cNvSpPr/>
                            <wps:spPr>
                              <a:xfrm>
                                <a:off x="92766" y="193917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871630" name="Oval 45871630"/>
                            <wps:cNvSpPr/>
                            <wps:spPr>
                              <a:xfrm>
                                <a:off x="172554" y="201896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8140965" name="TextBox 59"/>
                            <wps:cNvSpPr txBox="1">
                              <a:spLocks noChangeArrowheads="1"/>
                            </wps:cNvSpPr>
                            <wps:spPr bwMode="auto">
                              <a:xfrm flipV="1">
                                <a:off x="364364" y="2057057"/>
                                <a:ext cx="993974" cy="1078154"/>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إدارة المقاومة بشكل استباقي</w:t>
                                  </w:r>
                                </w:p>
                              </w:txbxContent>
                            </wps:txbx>
                            <wps:bodyPr rot="0" vert="horz" wrap="square" lIns="0" tIns="45720" rIns="0" bIns="45720" anchor="b" anchorCtr="0" upright="1">
                              <a:noAutofit/>
                            </wps:bodyPr>
                          </wps:wsp>
                        </wpg:grpSp>
                        <wpg:grpSp>
                          <wpg:cNvPr id="918474730" name="Group 918474730"/>
                          <wpg:cNvGrpSpPr/>
                          <wpg:grpSpPr>
                            <a:xfrm>
                              <a:off x="1150894" y="1846412"/>
                              <a:ext cx="1110388" cy="1110387"/>
                              <a:chOff x="1150894" y="1846412"/>
                              <a:chExt cx="1722784" cy="1722784"/>
                            </a:xfrm>
                          </wpg:grpSpPr>
                          <wps:wsp>
                            <wps:cNvPr id="1298732681" name="Oval 1298732681"/>
                            <wps:cNvSpPr/>
                            <wps:spPr>
                              <a:xfrm>
                                <a:off x="1150894" y="184641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4948592" name="Oval 1044948592"/>
                            <wps:cNvSpPr/>
                            <wps:spPr>
                              <a:xfrm>
                                <a:off x="1243660" y="193917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5213173" name="Oval 2025213173"/>
                            <wps:cNvSpPr/>
                            <wps:spPr>
                              <a:xfrm>
                                <a:off x="1323448" y="201896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707156" name="TextBox 55"/>
                            <wps:cNvSpPr txBox="1">
                              <a:spLocks noChangeArrowheads="1"/>
                            </wps:cNvSpPr>
                            <wps:spPr bwMode="auto">
                              <a:xfrm flipV="1">
                                <a:off x="1243529" y="2057058"/>
                                <a:ext cx="1537252" cy="962231"/>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إنشاء بيئة محفزة</w:t>
                                  </w:r>
                                </w:p>
                              </w:txbxContent>
                            </wps:txbx>
                            <wps:bodyPr rot="0" vert="horz" wrap="square" lIns="0" tIns="45720" rIns="0" bIns="45720" anchor="b" anchorCtr="0" upright="1">
                              <a:noAutofit/>
                            </wps:bodyPr>
                          </wps:wsp>
                        </wpg:grpSp>
                        <wpg:grpSp>
                          <wpg:cNvPr id="883073971" name="Group 883073971"/>
                          <wpg:cNvGrpSpPr/>
                          <wpg:grpSpPr>
                            <a:xfrm>
                              <a:off x="2308079" y="1846412"/>
                              <a:ext cx="1110388" cy="1110387"/>
                              <a:chOff x="2308079" y="1846412"/>
                              <a:chExt cx="1722784" cy="1722784"/>
                            </a:xfrm>
                          </wpg:grpSpPr>
                          <wps:wsp>
                            <wps:cNvPr id="292483185" name="Oval 292483185"/>
                            <wps:cNvSpPr/>
                            <wps:spPr>
                              <a:xfrm>
                                <a:off x="2308079" y="184641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6128407" name="Oval 1656128407"/>
                            <wps:cNvSpPr/>
                            <wps:spPr>
                              <a:xfrm>
                                <a:off x="2400845" y="193917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1683128" name="Oval 1891683128"/>
                            <wps:cNvSpPr/>
                            <wps:spPr>
                              <a:xfrm>
                                <a:off x="2480633" y="201896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5648235" name="TextBox 50"/>
                            <wps:cNvSpPr txBox="1">
                              <a:spLocks noChangeArrowheads="1"/>
                            </wps:cNvSpPr>
                            <wps:spPr bwMode="auto">
                              <a:xfrm flipV="1">
                                <a:off x="2400717" y="2137012"/>
                                <a:ext cx="1537252" cy="847438"/>
                              </a:xfrm>
                              <a:prstGeom prst="rect">
                                <a:avLst/>
                              </a:prstGeom>
                            </wps:spPr>
                            <wps:txbx>
                              <w:txbxContent>
                                <w:p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تعزيز ثقافة الشفافية</w:t>
                                  </w:r>
                                </w:p>
                              </w:txbxContent>
                            </wps:txbx>
                            <wps:bodyPr rot="0" vert="horz" wrap="square" lIns="0" tIns="45720" rIns="0" bIns="45720" anchor="b" anchorCtr="0" upright="1">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E08112" id="Group 60" o:spid="_x0000_s1795" style="width:424.95pt;height:283.4pt;mso-position-horizontal-relative:char;mso-position-vertical-relative:line" coordsize="53970,35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">
                <v:group id="Group 1073790926" o:spid="_x0000_s1796" style="position:absolute;width:53970;height:17530"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">
                  <v:group id="Group 1573146185" o:spid="_x0000_s1797"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">
                    <v:oval id="Oval 1027359055" o:spid="_x0000_s1798"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" filled="f" strokecolor="#ffd366" strokeweight="1pt">
                      <v:stroke dashstyle="1 1" joinstyle="miter"/>
                    </v:oval>
                    <v:oval id="Oval 1901471431" o:spid="_x0000_s1799"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" fillcolor="#ffd366" strokecolor="#ffd366" strokeweight="1pt">
                      <v:stroke joinstyle="miter"/>
                    </v:oval>
                    <v:oval id="Oval 1546884758" o:spid="_x0000_s1800"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" fillcolor="white [3212]" strokecolor="#ffd366" strokeweight="1pt">
                      <v:stroke joinstyle="miter"/>
                    </v:oval>
                    <v:shape id="TextBox 22" o:spid="_x0000_s1801" type="#_x0000_t202" style="position:absolute;left:3644;top:2109;width:9938;height:1049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" filled="f" stroked="f">
                      <v:textbox inset="0,,0">
                        <w:txbxContent>
                          <w:p w14:paraId="20388830"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مكافأة السلوكيات الإيجابية</w:t>
                            </w:r>
                          </w:p>
                        </w:txbxContent>
                      </v:textbox>
                    </v:shape>
                  </v:group>
                  <v:group id="Group 1794358078" o:spid="_x0000_s1802" style="position:absolute;left:11508;width:11104;height:11103" coordorigin="11508"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">
                    <v:oval id="Oval 1326457104" o:spid="_x0000_s1803" style="position:absolute;left:11508;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" filled="f" strokecolor="#bfbfbf" strokeweight="1pt">
                      <v:stroke dashstyle="1 1" joinstyle="miter"/>
                    </v:oval>
                    <v:oval id="Oval 183209709" o:spid="_x0000_s1804" style="position:absolute;left:12436;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" fillcolor="#bfbfbf" strokecolor="#bfbfbf" strokeweight="1pt">
                      <v:stroke joinstyle="miter"/>
                    </v:oval>
                    <v:oval id="Oval 1256621481" o:spid="_x0000_s1805" style="position:absolute;left:13234;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" fillcolor="white [3212]" strokecolor="#bfbfbf" strokeweight="1pt">
                      <v:stroke joinstyle="miter"/>
                    </v:oval>
                    <v:shape id="TextBox 13" o:spid="_x0000_s1806" type="#_x0000_t202" style="position:absolute;left:15385;top:2645;width:9651;height:967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" filled="f" stroked="f">
                      <v:textbox inset="0,,0">
                        <w:txbxContent>
                          <w:p w14:paraId="69063C68"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 xml:space="preserve">تقديم التدريب </w:t>
                            </w:r>
                            <w:r w:rsidRPr="00EE10E5">
                              <w:rPr>
                                <w:rFonts w:ascii="Adobe Arabic" w:hAnsi="Adobe Arabic" w:cs="Adobe Arabic" w:hint="cs"/>
                                <w:b/>
                                <w:bCs/>
                                <w:color w:val="000000"/>
                                <w:kern w:val="24"/>
                                <w:sz w:val="32"/>
                                <w:szCs w:val="32"/>
                                <w:rtl/>
                              </w:rPr>
                              <w:t>والدعم</w:t>
                            </w:r>
                          </w:p>
                        </w:txbxContent>
                      </v:textbox>
                    </v:shape>
                  </v:group>
                  <v:group id="Group 835444260" o:spid="_x0000_s1807" style="position:absolute;left:23080;width:11104;height:11103" coordorigin="2308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">
                    <v:oval id="Oval 1873324724" o:spid="_x0000_s1808" style="position:absolute;left:2308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" filled="f" strokecolor="#168489" strokeweight="1pt">
                      <v:stroke dashstyle="1 1" joinstyle="miter"/>
                    </v:oval>
                    <v:oval id="Oval 1918214028" o:spid="_x0000_s1809" style="position:absolute;left:2400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" fillcolor="#168489" strokecolor="#168489" strokeweight="1pt">
                      <v:stroke joinstyle="miter"/>
                    </v:oval>
                    <v:oval id="Oval 1977479647" o:spid="_x0000_s1810" style="position:absolute;left:2480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" fillcolor="white [3212]" strokecolor="#168489" strokeweight="1pt">
                      <v:stroke joinstyle="miter"/>
                    </v:oval>
                    <v:shape id="TextBox 9" o:spid="_x0000_s1811" type="#_x0000_t202" style="position:absolute;left:24005;top:2907;width:15373;height:899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" filled="f" stroked="f">
                      <v:textbox inset="0,,0">
                        <w:txbxContent>
                          <w:p w14:paraId="042391E8"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القيادة بالقدوة</w:t>
                            </w:r>
                          </w:p>
                        </w:txbxContent>
                      </v:textbox>
                    </v:shape>
                  </v:group>
                </v:group>
                <v:group id="Group 1597374425" o:spid="_x0000_s1812" style="position:absolute;top:18464;width:53970;height:17530" coordorigin=",18464"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">
                  <v:group id="Group 1916513958" o:spid="_x0000_s1813" style="position:absolute;top:18464;width:11103;height:11103" coordorigin=",18464"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">
                    <v:oval id="Oval 2115961811" o:spid="_x0000_s1814" style="position:absolute;top:18464;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" filled="f" strokecolor="#ffd366" strokeweight="1pt">
                      <v:stroke dashstyle="1 1" joinstyle="miter"/>
                    </v:oval>
                    <v:oval id="Oval 1060992828" o:spid="_x0000_s1815" style="position:absolute;left:927;top:19391;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" fillcolor="#ffd366" strokecolor="#ffd366" strokeweight="1pt">
                      <v:stroke joinstyle="miter"/>
                    </v:oval>
                    <v:oval id="Oval 45871630" o:spid="_x0000_s1816" style="position:absolute;left:1725;top:20189;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" fillcolor="white [3212]" strokecolor="#ffd366" strokeweight="1pt">
                      <v:stroke joinstyle="miter"/>
                    </v:oval>
                    <v:shape id="TextBox 59" o:spid="_x0000_s1817" type="#_x0000_t202" style="position:absolute;left:3643;top:20570;width:9940;height:1078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" filled="f" stroked="f">
                      <v:textbox inset="0,,0">
                        <w:txbxContent>
                          <w:p w14:paraId="39CF43D8"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إدارة المقاومة بشكل استباقي</w:t>
                            </w:r>
                          </w:p>
                        </w:txbxContent>
                      </v:textbox>
                    </v:shape>
                  </v:group>
                  <v:group id="Group 918474730" o:spid="_x0000_s1818" style="position:absolute;left:11508;top:18464;width:11104;height:11103" coordorigin="11508,18464"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">
                    <v:oval id="Oval 1298732681" o:spid="_x0000_s1819" style="position:absolute;left:11508;top:18464;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" filled="f" strokecolor="#bfbfbf" strokeweight="1pt">
                      <v:stroke dashstyle="1 1" joinstyle="miter"/>
                    </v:oval>
                    <v:oval id="Oval 1044948592" o:spid="_x0000_s1820" style="position:absolute;left:12436;top:19391;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" fillcolor="#bfbfbf" strokecolor="#bfbfbf" strokeweight="1pt">
                      <v:stroke joinstyle="miter"/>
                    </v:oval>
                    <v:oval id="Oval 2025213173" o:spid="_x0000_s1821" style="position:absolute;left:13234;top:20189;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" fillcolor="white [3212]" strokecolor="#bfbfbf" strokeweight="1pt">
                      <v:stroke joinstyle="miter"/>
                    </v:oval>
                    <v:shape id="TextBox 55" o:spid="_x0000_s1822" type="#_x0000_t202" style="position:absolute;left:12435;top:20570;width:15372;height:962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" filled="f" stroked="f">
                      <v:textbox inset="0,,0">
                        <w:txbxContent>
                          <w:p w14:paraId="16BDB33A"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إنشاء بيئة محفزة</w:t>
                            </w:r>
                          </w:p>
                        </w:txbxContent>
                      </v:textbox>
                    </v:shape>
                  </v:group>
                  <v:group id="Group 883073971" o:spid="_x0000_s1823" style="position:absolute;left:23080;top:18464;width:11104;height:11103" coordorigin="23080,18464"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">
                    <v:oval id="Oval 292483185" o:spid="_x0000_s1824" style="position:absolute;left:23080;top:18464;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" filled="f" strokecolor="#168489" strokeweight="1pt">
                      <v:stroke dashstyle="1 1" joinstyle="miter"/>
                    </v:oval>
                    <v:oval id="Oval 1656128407" o:spid="_x0000_s1825" style="position:absolute;left:24008;top:19391;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" fillcolor="#168489" strokecolor="#168489" strokeweight="1pt">
                      <v:stroke joinstyle="miter"/>
                    </v:oval>
                    <v:oval id="Oval 1891683128" o:spid="_x0000_s1826" style="position:absolute;left:24806;top:20189;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" fillcolor="white [3212]" strokecolor="#168489" strokeweight="1pt">
                      <v:stroke joinstyle="miter"/>
                    </v:oval>
                    <v:shape id="TextBox 50" o:spid="_x0000_s1827" type="#_x0000_t202" style="position:absolute;left:24007;top:21370;width:15372;height:847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" filled="f" stroked="f">
                      <v:textbox inset="0,,0">
                        <w:txbxContent>
                          <w:p w14:paraId="151C7CEC" w14:textId="77777777" w:rsidR="00EE10E5" w:rsidRDefault="00EE10E5"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تعزيز ثقافة الشفافية</w:t>
                            </w:r>
                          </w:p>
                        </w:txbxContent>
                      </v:textbox>
                    </v:shape>
                  </v:group>
                </v:group>
                <w10:anchorlock/>
              </v:group>
            </w:pict>
          </mc:Fallback>
        </mc:AlternateConten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 xml:space="preserve">القيادة بالقدوة: </w:t>
      </w:r>
      <w:r w:rsidRPr="00EE10E5">
        <w:rPr>
          <w:rFonts w:ascii="Sakkal Majalla" w:hAnsi="Sakkal Majalla" w:cs="Sakkal Majalla"/>
          <w:sz w:val="34"/>
          <w:szCs w:val="34"/>
          <w:rtl/>
        </w:rPr>
        <w:t>القادة الذين يظهرون التزاماً بالسلوكيات المطلوبة يكونون مصدر إلهام للموظفين.</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تقديم التدريب والدعم:</w:t>
      </w:r>
      <w:r w:rsidRPr="00EE10E5">
        <w:rPr>
          <w:rFonts w:ascii="Sakkal Majalla" w:hAnsi="Sakkal Majalla" w:cs="Sakkal Majalla"/>
          <w:sz w:val="34"/>
          <w:szCs w:val="34"/>
          <w:rtl/>
        </w:rPr>
        <w:t xml:space="preserve"> توفير برامج تدريبية تساعد الموظفين على تطوير السلوكيات الجديدة.</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مكافأة السلوكيات الإيجابية:</w:t>
      </w:r>
      <w:r w:rsidRPr="00EE10E5">
        <w:rPr>
          <w:rFonts w:ascii="Sakkal Majalla" w:hAnsi="Sakkal Majalla" w:cs="Sakkal Majalla"/>
          <w:sz w:val="34"/>
          <w:szCs w:val="34"/>
          <w:rtl/>
        </w:rPr>
        <w:t xml:space="preserve"> كافئ الموظفين الذين يظهرون استعداداً لتبني السلوكيات الجديدة، سواء من خلال التقدير العلني أو الحوافز المادية.</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تعزيز ثقافة الشفافية:</w:t>
      </w:r>
      <w:r w:rsidRPr="00EE10E5">
        <w:rPr>
          <w:rFonts w:ascii="Sakkal Majalla" w:hAnsi="Sakkal Majalla" w:cs="Sakkal Majalla"/>
          <w:sz w:val="34"/>
          <w:szCs w:val="34"/>
          <w:rtl/>
        </w:rPr>
        <w:t xml:space="preserve"> اجعل الموظفين يشعرون بأنهم جزء من عملية التغيير من خلال مشاركة المعلومات بشكل منتظم.</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إنشاء بيئة محفزة:</w:t>
      </w:r>
      <w:r w:rsidRPr="00EE10E5">
        <w:rPr>
          <w:rFonts w:ascii="Sakkal Majalla" w:hAnsi="Sakkal Majalla" w:cs="Sakkal Majalla"/>
          <w:sz w:val="34"/>
          <w:szCs w:val="34"/>
          <w:rtl/>
        </w:rPr>
        <w:t xml:space="preserve"> وفّر مساحة آمنة للموظفين لتجربة السلوكيات الجديدة دون الخوف من الفشل.</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إدارة المقاومة بشكل استباقي:</w:t>
      </w:r>
      <w:r w:rsidRPr="00EE10E5">
        <w:rPr>
          <w:rFonts w:ascii="Sakkal Majalla" w:hAnsi="Sakkal Majalla" w:cs="Sakkal Majalla"/>
          <w:sz w:val="34"/>
          <w:szCs w:val="34"/>
          <w:rtl/>
        </w:rPr>
        <w:t xml:space="preserve"> استمع لمخاوف الموظفين واعمل على معالجتها بفعالية.</w:t>
      </w:r>
    </w:p>
    <w:p w:rsidR="00697EE7" w:rsidRDefault="00A019AD" w:rsidP="00D2475E">
      <w:pPr>
        <w:keepNext/>
        <w:rPr>
          <w:rtl/>
        </w:rPr>
      </w:pPr>
      <w:r w:rsidRPr="002A078C">
        <w:rPr>
          <w:rFonts w:ascii="Sakkal Majalla" w:hAnsi="Sakkal Majalla"/>
          <w:noProof/>
          <w:color w:val="002060"/>
          <w:sz w:val="34"/>
        </w:rPr>
        <w:lastRenderedPageBreak/>
        <mc:AlternateContent>
          <mc:Choice Requires="wpg">
            <w:drawing>
              <wp:inline distT="0" distB="0" distL="0" distR="0" wp14:anchorId="085BA546" wp14:editId="1E4311B7">
                <wp:extent cx="5731510" cy="895350"/>
                <wp:effectExtent l="0" t="0" r="21590" b="19050"/>
                <wp:docPr id="80773310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7940667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35234097" name="مجموعة 39"/>
                        <wpg:cNvGrpSpPr/>
                        <wpg:grpSpPr>
                          <a:xfrm>
                            <a:off x="0" y="0"/>
                            <a:ext cx="5731510" cy="895350"/>
                            <a:chOff x="0" y="0"/>
                            <a:chExt cx="5878196" cy="918845"/>
                          </a:xfrm>
                        </wpg:grpSpPr>
                        <wpg:grpSp>
                          <wpg:cNvPr id="1009927837" name="مجموعة 40"/>
                          <wpg:cNvGrpSpPr/>
                          <wpg:grpSpPr>
                            <a:xfrm>
                              <a:off x="0" y="0"/>
                              <a:ext cx="5878196" cy="918845"/>
                              <a:chOff x="0" y="0"/>
                              <a:chExt cx="6240348" cy="919070"/>
                            </a:xfrm>
                          </wpg:grpSpPr>
                          <wpg:grpSp>
                            <wpg:cNvPr id="1389248921" name="مجموعة 41"/>
                            <wpg:cNvGrpSpPr/>
                            <wpg:grpSpPr>
                              <a:xfrm>
                                <a:off x="0" y="169208"/>
                                <a:ext cx="5433072" cy="580613"/>
                                <a:chOff x="0" y="169208"/>
                                <a:chExt cx="5433072" cy="580613"/>
                              </a:xfrm>
                            </wpg:grpSpPr>
                            <wps:wsp>
                              <wps:cNvPr id="10167801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08131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23182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2789618" name="مربع نص 41"/>
                          <wps:cNvSpPr txBox="1"/>
                          <wps:spPr>
                            <a:xfrm>
                              <a:off x="204484" y="257055"/>
                              <a:ext cx="4616071" cy="387740"/>
                            </a:xfrm>
                            <a:prstGeom prst="rect">
                              <a:avLst/>
                            </a:prstGeom>
                            <a:noFill/>
                          </wps:spPr>
                          <wps:txbx>
                            <w:txbxContent>
                              <w:p w:rsidR="00A019AD" w:rsidRDefault="00D2475E" w:rsidP="00A019AD">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كيفية بناء فرق ديناميكية وملهمة جاهزة للتفاعل مع التغيير الرقمي</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85BA546" id="_x0000_s18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">
                <v:shape id="صورة 38" o:spid="_x0000_s182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">
                  <v:imagedata r:id="rId59" o:title=""/>
                </v:shape>
                <v:group id="مجموعة 39" o:spid="_x0000_s18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">
                  <v:group id="مجموعة 40" o:spid="_x0000_s18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">
                    <v:group id="مجموعة 41" o:spid="_x0000_s18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">
                      <v:shape id="شكل حر 42" o:spid="_x0000_s18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" fillcolor="#168489" stroked="f" strokeweight="1pt">
                        <v:stroke joinstyle="miter"/>
                      </v:roundrect>
                    </v:group>
                    <v:oval id="شكل بيضاوي 44" o:spid="_x0000_s18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" filled="f" strokecolor="#a5a5a5 [2092]" strokeweight="1pt">
                      <v:stroke joinstyle="miter"/>
                    </v:oval>
                  </v:group>
                  <v:shape id="مربع نص 41" o:spid="_x0000_s183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" filled="f" stroked="f">
                    <v:textbox style="mso-fit-shape-to-text:t">
                      <w:txbxContent>
                        <w:p w14:paraId="3C1D1C3F" w14:textId="77777777" w:rsidR="00A019AD" w:rsidRDefault="00D2475E" w:rsidP="00A019AD">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كيفية بناء فرق ديناميكية وملهمة جاهزة للتفاعل مع التغيير الرقمي</w:t>
                          </w:r>
                        </w:p>
                      </w:txbxContent>
                    </v:textbox>
                  </v:shape>
                </v:group>
                <w10:anchorlock/>
              </v:group>
            </w:pict>
          </mc:Fallback>
        </mc:AlternateContent>
      </w:r>
    </w:p>
    <w:p w:rsidR="00697EE7" w:rsidRPr="00812BC8" w:rsidRDefault="00697EE7" w:rsidP="00140525">
      <w:r w:rsidRPr="00812BC8">
        <w:rPr>
          <w:rtl/>
        </w:rPr>
        <w:t>التغيير الرقمي يُغير جذريا</w:t>
      </w:r>
      <w:r>
        <w:rPr>
          <w:rFonts w:hint="cs"/>
          <w:rtl/>
        </w:rPr>
        <w:t>ً</w:t>
      </w:r>
      <w:r w:rsidRPr="00812BC8">
        <w:rPr>
          <w:rtl/>
        </w:rPr>
        <w:t xml:space="preserve"> طريقة عمل المؤسسات، حيث يتطلب نهجا</w:t>
      </w:r>
      <w:r>
        <w:rPr>
          <w:rFonts w:hint="cs"/>
          <w:rtl/>
        </w:rPr>
        <w:t>ً</w:t>
      </w:r>
      <w:r w:rsidRPr="00812BC8">
        <w:rPr>
          <w:rtl/>
        </w:rPr>
        <w:t xml:space="preserve"> جديدا</w:t>
      </w:r>
      <w:r>
        <w:rPr>
          <w:rFonts w:hint="cs"/>
          <w:rtl/>
        </w:rPr>
        <w:t>ً</w:t>
      </w:r>
      <w:r w:rsidRPr="00812BC8">
        <w:rPr>
          <w:rtl/>
        </w:rPr>
        <w:t xml:space="preserve"> يعتمد على التكنولوجيا، الابتكار، وسرعة التكي</w:t>
      </w:r>
      <w:r>
        <w:rPr>
          <w:rFonts w:hint="cs"/>
          <w:rtl/>
        </w:rPr>
        <w:t>ّ</w:t>
      </w:r>
      <w:r w:rsidRPr="00812BC8">
        <w:rPr>
          <w:rtl/>
        </w:rPr>
        <w:t>ف مع التحولات الرقمية. لتحقيق النجاح في هذا السياق، تحتاج المؤسسات إلى فرق ديناميكية وملهمة قادرة على التفاعل الإيجابي مع التغيير الرقمي. الفرق الديناميكية ليست مجرد مجموعات من الأفراد؛ بل هي فرق متماسكة، تبتكر وتتكيف بسرعة، وتعمل بروح التعاون لتحقيق الأهداف المشتركة.</w:t>
      </w:r>
    </w:p>
    <w:p w:rsidR="00697EE7" w:rsidRPr="00D2475E" w:rsidRDefault="00F221DB" w:rsidP="00140525">
      <w:pPr>
        <w:rPr>
          <w:b/>
          <w:bCs/>
          <w:color w:val="168489"/>
        </w:rPr>
      </w:pPr>
      <w:hyperlink r:id="rId149" w:history="1">
        <w:r w:rsidR="00697EE7" w:rsidRPr="00F221DB">
          <w:rPr>
            <w:rStyle w:val="Hyperlink"/>
            <w:b/>
            <w:bCs/>
            <w:rtl/>
          </w:rPr>
          <w:t>خصائص الفرق الديناميكية والملهمة</w:t>
        </w:r>
      </w:hyperlink>
    </w:p>
    <w:p w:rsidR="00697EE7" w:rsidRDefault="00697EE7" w:rsidP="00140525">
      <w:r w:rsidRPr="00812BC8">
        <w:rPr>
          <w:rtl/>
        </w:rPr>
        <w:t>لإنشاء فريق قادر على التعامل مع التغيير الرقمي، يجب أن يتمتع الفريق بالخصائص التالية:</w:t>
      </w:r>
    </w:p>
    <w:p w:rsidR="00D2475E" w:rsidRPr="00812BC8" w:rsidRDefault="00D2475E" w:rsidP="00D2475E">
      <w:r w:rsidRPr="00D2475E">
        <w:rPr>
          <w:noProof/>
        </w:rPr>
        <mc:AlternateContent>
          <mc:Choice Requires="wpg">
            <w:drawing>
              <wp:inline distT="0" distB="0" distL="0" distR="0" wp14:anchorId="36B29C44" wp14:editId="7D21ABE6">
                <wp:extent cx="5911037" cy="1260821"/>
                <wp:effectExtent l="0" t="0" r="13970" b="0"/>
                <wp:docPr id="41" name="Group 4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38FC56-FCD5-F890-1DF7-1032A4DA5BEA}"/>
                    </a:ext>
                  </a:extLst>
                </wp:docPr>
                <wp:cNvGraphicFramePr/>
                <a:graphic xmlns:a="http://schemas.openxmlformats.org/drawingml/2006/main">
                  <a:graphicData uri="http://schemas.microsoft.com/office/word/2010/wordprocessingGroup">
                    <wpg:wgp>
                      <wpg:cNvGrpSpPr/>
                      <wpg:grpSpPr>
                        <a:xfrm>
                          <a:off x="0" y="0"/>
                          <a:ext cx="5911037" cy="1260821"/>
                          <a:chOff x="0" y="0"/>
                          <a:chExt cx="5911037" cy="1260821"/>
                        </a:xfrm>
                      </wpg:grpSpPr>
                      <wpg:grpSp>
                        <wpg:cNvPr id="1802065790" name="Group 18020657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9342EE-8195-647B-E224-F73E71455B65}"/>
                            </a:ext>
                          </a:extLst>
                        </wpg:cNvPr>
                        <wpg:cNvGrpSpPr/>
                        <wpg:grpSpPr>
                          <a:xfrm>
                            <a:off x="0" y="0"/>
                            <a:ext cx="5911037" cy="1260821"/>
                            <a:chOff x="0" y="0"/>
                            <a:chExt cx="5911037" cy="1260821"/>
                          </a:xfrm>
                        </wpg:grpSpPr>
                        <wpg:grpSp>
                          <wpg:cNvPr id="1967487006" name="Group 19674870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4665A1-903D-F4A1-E70A-2FCF073CC7E1}"/>
                              </a:ext>
                            </a:extLst>
                          </wpg:cNvPr>
                          <wpg:cNvGrpSpPr/>
                          <wpg:grpSpPr>
                            <a:xfrm>
                              <a:off x="0" y="2"/>
                              <a:ext cx="1163540" cy="1200531"/>
                              <a:chOff x="0" y="2"/>
                              <a:chExt cx="1338154" cy="1380694"/>
                            </a:xfrm>
                          </wpg:grpSpPr>
                          <wps:wsp>
                            <wps:cNvPr id="1021603491" name="Rectangle: Diagonal Corners Rounded 10216034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3366F3-102D-EC5C-0BEC-F68B52E95F1D}"/>
                                </a:ext>
                              </a:extLst>
                            </wps:cNvPr>
                            <wps:cNvSpPr/>
                            <wps:spPr>
                              <a:xfrm flipV="1">
                                <a:off x="0" y="6711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7165530" name="Rectangle: Diagonal Corners Rounded 1417165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ACAACB-5589-9274-2FBE-A0C43C005151}"/>
                                </a:ext>
                              </a:extLst>
                            </wps:cNvPr>
                            <wps:cNvSpPr/>
                            <wps:spPr>
                              <a:xfrm flipV="1">
                                <a:off x="59790"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7121914" name="TextBox 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30AB56-2C8A-285F-A9A8-8C73A0EA9E60}"/>
                                </a:ext>
                              </a:extLst>
                            </wps:cNvPr>
                            <wps:cNvSpPr txBox="1"/>
                            <wps:spPr>
                              <a:xfrm>
                                <a:off x="13995" y="503247"/>
                                <a:ext cx="1299195" cy="763888"/>
                              </a:xfrm>
                              <a:prstGeom prst="rect">
                                <a:avLst/>
                              </a:prstGeom>
                              <a:noFill/>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الالتزام بالتعلّم المستمر</w:t>
                                  </w:r>
                                </w:p>
                              </w:txbxContent>
                            </wps:txbx>
                            <wps:bodyPr wrap="square" rtlCol="0">
                              <a:spAutoFit/>
                            </wps:bodyPr>
                          </wps:wsp>
                        </wpg:grpSp>
                        <wpg:grpSp>
                          <wpg:cNvPr id="643260881" name="Group 6432608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9B712C-9117-7BD4-26C4-057680179216}"/>
                              </a:ext>
                            </a:extLst>
                          </wpg:cNvPr>
                          <wpg:cNvGrpSpPr/>
                          <wpg:grpSpPr>
                            <a:xfrm>
                              <a:off x="4747497" y="2"/>
                              <a:ext cx="1163540" cy="1200530"/>
                              <a:chOff x="4747497" y="2"/>
                              <a:chExt cx="1338154" cy="1380695"/>
                            </a:xfrm>
                          </wpg:grpSpPr>
                          <wps:wsp>
                            <wps:cNvPr id="1763880102" name="Rectangle: Diagonal Corners Rounded 17638801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76D86C-276C-DA7D-9D5B-EB6CE0395E44}"/>
                                </a:ext>
                              </a:extLst>
                            </wps:cNvPr>
                            <wps:cNvSpPr/>
                            <wps:spPr>
                              <a:xfrm flipV="1">
                                <a:off x="4747497"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7315569" name="Rectangle: Diagonal Corners Rounded 16673155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A191E2-B567-CFC9-5BB3-4B11BE09EB7E}"/>
                                </a:ext>
                              </a:extLst>
                            </wps:cNvPr>
                            <wps:cNvSpPr/>
                            <wps:spPr>
                              <a:xfrm flipV="1">
                                <a:off x="4807287"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94541092" name="TextBox 1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D75491-47E3-5A04-9C45-8D9D28B5B9CE}"/>
                                </a:ext>
                              </a:extLst>
                            </wps:cNvPr>
                            <wps:cNvSpPr txBox="1"/>
                            <wps:spPr>
                              <a:xfrm>
                                <a:off x="4841746" y="710250"/>
                                <a:ext cx="1208639" cy="434526"/>
                              </a:xfrm>
                              <a:prstGeom prst="rect">
                                <a:avLst/>
                              </a:prstGeom>
                              <a:noFill/>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w:t>
                                  </w:r>
                                </w:p>
                              </w:txbxContent>
                            </wps:txbx>
                            <wps:bodyPr wrap="square" rtlCol="0">
                              <a:spAutoFit/>
                            </wps:bodyPr>
                          </wps:wsp>
                        </wpg:grpSp>
                        <wpg:grpSp>
                          <wpg:cNvPr id="505128033" name="Group 5051280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1DF602-18EB-469C-7579-DA7CA267A6B3}"/>
                              </a:ext>
                            </a:extLst>
                          </wpg:cNvPr>
                          <wpg:cNvGrpSpPr/>
                          <wpg:grpSpPr>
                            <a:xfrm>
                              <a:off x="3569492" y="4"/>
                              <a:ext cx="1163541" cy="1260817"/>
                              <a:chOff x="3569492" y="4"/>
                              <a:chExt cx="1338154" cy="1450026"/>
                            </a:xfrm>
                          </wpg:grpSpPr>
                          <wps:wsp>
                            <wps:cNvPr id="152552045" name="Rectangle: Diagonal Corners Rounded 1525520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1DA3CC-A8CA-F78D-054E-141C0608D582}"/>
                                </a:ext>
                              </a:extLst>
                            </wps:cNvPr>
                            <wps:cNvSpPr/>
                            <wps:spPr>
                              <a:xfrm flipV="1">
                                <a:off x="3569492" y="67112"/>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3818207" name="Rectangle: Diagonal Corners Rounded 12338182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FF52BE-0C2B-C601-F435-73834B6C42D4}"/>
                                </a:ext>
                              </a:extLst>
                            </wps:cNvPr>
                            <wps:cNvSpPr/>
                            <wps:spPr>
                              <a:xfrm flipV="1">
                                <a:off x="3629282" y="4"/>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97676199" name="TextBox 1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EDCC28-8E59-2411-2FFE-D8AA64B3F874}"/>
                                </a:ext>
                              </a:extLst>
                            </wps:cNvPr>
                            <wps:cNvSpPr txBox="1"/>
                            <wps:spPr>
                              <a:xfrm>
                                <a:off x="3638686" y="686143"/>
                                <a:ext cx="1179426" cy="763887"/>
                              </a:xfrm>
                              <a:prstGeom prst="rect">
                                <a:avLst/>
                              </a:prstGeom>
                              <a:noFill/>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التعاون الفعّال</w:t>
                                  </w:r>
                                </w:p>
                              </w:txbxContent>
                            </wps:txbx>
                            <wps:bodyPr wrap="square" rtlCol="0">
                              <a:spAutoFit/>
                            </wps:bodyPr>
                          </wps:wsp>
                        </wpg:grpSp>
                        <wpg:grpSp>
                          <wpg:cNvPr id="126235927" name="Group 126235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B8D930-4A14-CDE8-899C-960C3DA8FD51}"/>
                              </a:ext>
                            </a:extLst>
                          </wpg:cNvPr>
                          <wpg:cNvGrpSpPr/>
                          <wpg:grpSpPr>
                            <a:xfrm>
                              <a:off x="2386310" y="0"/>
                              <a:ext cx="1163543" cy="1200530"/>
                              <a:chOff x="2386310" y="0"/>
                              <a:chExt cx="1338154" cy="1380694"/>
                            </a:xfrm>
                          </wpg:grpSpPr>
                          <wps:wsp>
                            <wps:cNvPr id="773733610" name="Rectangle: Diagonal Corners Rounded 7737336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BFEC8B-D838-A8CE-2144-817A983BA6DF}"/>
                                </a:ext>
                              </a:extLst>
                            </wps:cNvPr>
                            <wps:cNvSpPr/>
                            <wps:spPr>
                              <a:xfrm flipV="1">
                                <a:off x="2386310" y="67108"/>
                                <a:ext cx="1278364" cy="1313586"/>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805820" name="Rectangle: Diagonal Corners Rounded 1038058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4898E7-CE42-144A-629E-E734C09B3EA7}"/>
                                </a:ext>
                              </a:extLst>
                            </wps:cNvPr>
                            <wps:cNvSpPr/>
                            <wps:spPr>
                              <a:xfrm flipV="1">
                                <a:off x="2446100" y="0"/>
                                <a:ext cx="1278364" cy="1313586"/>
                              </a:xfrm>
                              <a:prstGeom prst="round2DiagRect">
                                <a:avLst>
                                  <a:gd name="adj1" fmla="val 7948"/>
                                  <a:gd name="adj2" fmla="val 45033"/>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375942" name="TextBox 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9F1AC2-9C00-2EFC-E132-81A0FBA858F7}"/>
                                </a:ext>
                              </a:extLst>
                            </wps:cNvPr>
                            <wps:cNvSpPr txBox="1"/>
                            <wps:spPr>
                              <a:xfrm>
                                <a:off x="2476725" y="686365"/>
                                <a:ext cx="1211557" cy="434525"/>
                              </a:xfrm>
                              <a:prstGeom prst="rect">
                                <a:avLst/>
                              </a:prstGeom>
                              <a:noFill/>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الابتكار</w:t>
                                  </w:r>
                                </w:p>
                              </w:txbxContent>
                            </wps:txbx>
                            <wps:bodyPr wrap="square" rtlCol="0">
                              <a:spAutoFit/>
                            </wps:bodyPr>
                          </wps:wsp>
                        </wpg:grpSp>
                        <wpg:grpSp>
                          <wpg:cNvPr id="1161659607" name="Group 11616596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73181E-0AF1-DEF8-3D09-8AD1BE82B430}"/>
                              </a:ext>
                            </a:extLst>
                          </wpg:cNvPr>
                          <wpg:cNvGrpSpPr/>
                          <wpg:grpSpPr>
                            <a:xfrm>
                              <a:off x="1196774" y="2"/>
                              <a:ext cx="1163542" cy="1200531"/>
                              <a:chOff x="1196774" y="2"/>
                              <a:chExt cx="1338154" cy="1380694"/>
                            </a:xfrm>
                          </wpg:grpSpPr>
                          <wps:wsp>
                            <wps:cNvPr id="1544791961" name="Rectangle: Diagonal Corners Rounded 15447919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79056C-6143-C025-0801-B0978ABC747A}"/>
                                </a:ext>
                              </a:extLst>
                            </wps:cNvPr>
                            <wps:cNvSpPr/>
                            <wps:spPr>
                              <a:xfrm flipV="1">
                                <a:off x="1196774" y="67110"/>
                                <a:ext cx="1278364" cy="1313586"/>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17342469" name="Rectangle: Diagonal Corners Rounded 21173424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FC58FF-7FAD-3194-8FC6-9D419959197F}"/>
                                </a:ext>
                              </a:extLst>
                            </wps:cNvPr>
                            <wps:cNvSpPr/>
                            <wps:spPr>
                              <a:xfrm flipV="1">
                                <a:off x="1256564" y="2"/>
                                <a:ext cx="1278364" cy="1313586"/>
                              </a:xfrm>
                              <a:prstGeom prst="round2DiagRect">
                                <a:avLst>
                                  <a:gd name="adj1" fmla="val 7948"/>
                                  <a:gd name="adj2" fmla="val 45033"/>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2962788" name="TextBox 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1816CC-6E08-9C8A-8033-27BC043D754A}"/>
                                </a:ext>
                              </a:extLst>
                            </wps:cNvPr>
                            <wps:cNvSpPr txBox="1"/>
                            <wps:spPr>
                              <a:xfrm>
                                <a:off x="1316186" y="686365"/>
                                <a:ext cx="1153865" cy="434525"/>
                              </a:xfrm>
                              <a:prstGeom prst="rect">
                                <a:avLst/>
                              </a:prstGeom>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الشفافية</w:t>
                                  </w:r>
                                </w:p>
                              </w:txbxContent>
                            </wps:txbx>
                            <wps:bodyPr wrap="square" rtlCol="0">
                              <a:spAutoFit/>
                            </wps:bodyPr>
                          </wps:wsp>
                        </wpg:grpSp>
                      </wpg:grpSp>
                      <pic:pic xmlns:pic="http://schemas.openxmlformats.org/drawingml/2006/picture">
                        <pic:nvPicPr>
                          <pic:cNvPr id="1178794800" name="Graphic 14" descr="Business Growth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8CA8D9-5434-453C-9B27-95217EC68909}"/>
                              </a:ext>
                            </a:extLst>
                          </pic:cNvPr>
                          <pic:cNvPicPr>
                            <a:picLocks noChangeAspect="1"/>
                          </pic:cNvPicPr>
                        </pic:nvPicPr>
                        <pic:blipFill>
                          <a:blip r:embed="rId15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1"/>
                              </a:ext>
                            </a:extLst>
                          </a:blip>
                          <a:stretch>
                            <a:fillRect/>
                          </a:stretch>
                        </pic:blipFill>
                        <pic:spPr>
                          <a:xfrm>
                            <a:off x="2760415" y="81269"/>
                            <a:ext cx="536640" cy="536640"/>
                          </a:xfrm>
                          <a:prstGeom prst="rect">
                            <a:avLst/>
                          </a:prstGeom>
                        </pic:spPr>
                      </pic:pic>
                      <pic:pic xmlns:pic="http://schemas.openxmlformats.org/drawingml/2006/picture">
                        <pic:nvPicPr>
                          <pic:cNvPr id="286645270" name="Graphic 8"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4873EE-F0B5-453D-BC8A-088A88190EC1}"/>
                              </a:ext>
                            </a:extLst>
                          </pic:cNvPr>
                          <pic:cNvPicPr>
                            <a:picLocks noChangeAspect="1"/>
                          </pic:cNvPicPr>
                        </pic:nvPicPr>
                        <pic:blipFill>
                          <a:blip r:embed="rId15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3"/>
                              </a:ext>
                            </a:extLst>
                          </a:blip>
                          <a:stretch>
                            <a:fillRect/>
                          </a:stretch>
                        </pic:blipFill>
                        <pic:spPr>
                          <a:xfrm>
                            <a:off x="1598616" y="70262"/>
                            <a:ext cx="500269" cy="500269"/>
                          </a:xfrm>
                          <a:prstGeom prst="rect">
                            <a:avLst/>
                          </a:prstGeom>
                        </pic:spPr>
                      </pic:pic>
                      <pic:pic xmlns:pic="http://schemas.openxmlformats.org/drawingml/2006/picture">
                        <pic:nvPicPr>
                          <pic:cNvPr id="1728912242" name="رسم 64" descr="قاعة مجلس الإدارة">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AF035E-CDD2-4636-A402-0A47FBAA1CEE}"/>
                              </a:ext>
                            </a:extLst>
                          </pic:cNvPr>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3887174" y="81269"/>
                            <a:ext cx="595929" cy="595929"/>
                          </a:xfrm>
                          <a:prstGeom prst="snip1Rect">
                            <a:avLst/>
                          </a:prstGeom>
                        </pic:spPr>
                      </pic:pic>
                      <pic:pic xmlns:pic="http://schemas.openxmlformats.org/drawingml/2006/picture">
                        <pic:nvPicPr>
                          <pic:cNvPr id="518025329" name="Graphic 2" descr="Book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DE65C5-1AD0-4010-8DDC-481A6E5FECF0}"/>
                              </a:ext>
                            </a:extLst>
                          </pic:cNvPr>
                          <pic:cNvPicPr>
                            <a:picLocks noChangeAspect="1"/>
                          </pic:cNvPicPr>
                        </pic:nvPicPr>
                        <pic:blipFill>
                          <a:blip r:embed="rId15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6"/>
                              </a:ext>
                            </a:extLst>
                          </a:blip>
                          <a:stretch>
                            <a:fillRect/>
                          </a:stretch>
                        </pic:blipFill>
                        <pic:spPr>
                          <a:xfrm>
                            <a:off x="367509" y="31098"/>
                            <a:ext cx="522799" cy="522799"/>
                          </a:xfrm>
                          <a:prstGeom prst="rect">
                            <a:avLst/>
                          </a:prstGeom>
                        </pic:spPr>
                      </pic:pic>
                      <pic:pic xmlns:pic="http://schemas.openxmlformats.org/drawingml/2006/picture">
                        <pic:nvPicPr>
                          <pic:cNvPr id="1932115850"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605D44-5617-4C10-86E6-B657BC465EFB}"/>
                              </a:ext>
                            </a:extLst>
                          </pic:cNvPr>
                          <pic:cNvPicPr/>
                        </pic:nvPicPr>
                        <pic:blipFill>
                          <a:blip r:embed="rId15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8"/>
                              </a:ext>
                            </a:extLst>
                          </a:blip>
                          <a:stretch>
                            <a:fillRect/>
                          </a:stretch>
                        </pic:blipFill>
                        <pic:spPr>
                          <a:xfrm>
                            <a:off x="5125402" y="96464"/>
                            <a:ext cx="525168" cy="490219"/>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B29C44" id="Group 40" o:spid="_x0000_s1837" style="width:465.45pt;height:94.55pt;mso-position-horizontal-relative:char;mso-position-vertical-relative:line" coordsize="59110,12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">
                <v:group id="Group 1802065790" o:spid="_x0000_s1838" style="position:absolute;width:59110;height:12005" coordsize="59110,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">
                  <v:group id="Group 1967487006" o:spid="_x0000_s1839"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">
                    <v:shape id="Rectangle: Diagonal Corners Rounded 1021603491" o:spid="_x0000_s1840"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417165530" o:spid="_x0000_s1841"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1842" type="#_x0000_t202" style="position:absolute;left:139;top:5032;width:12992;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" filled="f" stroked="f">
                      <v:textbox style="mso-fit-shape-to-text:t">
                        <w:txbxContent>
                          <w:p w14:paraId="5742E981"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الالتزام بالتعلّم المستمر</w:t>
                            </w:r>
                          </w:p>
                        </w:txbxContent>
                      </v:textbox>
                    </v:shape>
                  </v:group>
                  <v:group id="Group 643260881" o:spid="_x0000_s1843" style="position:absolute;left:47474;width:11636;height:12005" coordorigin="47474"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">
                    <v:shape id="Rectangle: Diagonal Corners Rounded 1763880102" o:spid="_x0000_s1844" style="position:absolute;left:4747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67315569" o:spid="_x0000_s1845" style="position:absolute;left:4807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1846" type="#_x0000_t202" style="position:absolute;left:48417;top:7102;width:12086;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" filled="f" stroked="f">
                      <v:textbox style="mso-fit-shape-to-text:t">
                        <w:txbxContent>
                          <w:p w14:paraId="000ED17A"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w:t>
                            </w:r>
                          </w:p>
                        </w:txbxContent>
                      </v:textbox>
                    </v:shape>
                  </v:group>
                  <v:group id="Group 505128033" o:spid="_x0000_s1847" style="position:absolute;left:35694;width:11636;height:12005" coordorigin="35694"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">
                    <v:shape id="Rectangle: Diagonal Corners Rounded 152552045" o:spid="_x0000_s1848" style="position:absolute;left:3569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233818207" o:spid="_x0000_s1849" style="position:absolute;left:3629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1850" type="#_x0000_t202" style="position:absolute;left:36390;top:6863;width:11794;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" filled="f" stroked="f">
                      <v:textbox style="mso-fit-shape-to-text:t">
                        <w:txbxContent>
                          <w:p w14:paraId="7924F136"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التعاون الفعّال</w:t>
                            </w:r>
                          </w:p>
                        </w:txbxContent>
                      </v:textbox>
                    </v:shape>
                  </v:group>
                  <v:group id="Group 126235927" o:spid="_x0000_s1851" style="position:absolute;left:23863;width:11635;height:12005" coordorigin="23863"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">
                    <v:shape id="Rectangle: Diagonal Corners Rounded 773733610" o:spid="_x0000_s1852"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" path="m101604,l702678,v317943,,575686,257743,575686,575686l1278364,1211982v,56114,-45490,101604,-101604,101604l575686,1313586c257743,1313586,,1055843,,737900l,101604c,45490,45490,,101604,xe" fillcolor="#bfbfbf" strokecolor="#bfbfbf" strokeweight="1pt">
                      <v:stroke joinstyle="miter"/>
                      <v:path arrowok="t" o:connecttype="custom" o:connectlocs="101604,0;702678,0;1278364,575686;1278364,1211982;1176760,1313586;575686,1313586;0,737900;0,101604;101604,0" o:connectangles="0,0,0,0,0,0,0,0,0"/>
                    </v:shape>
                    <v:shape id="Rectangle: Diagonal Corners Rounded 103805820" o:spid="_x0000_s1853" style="position:absolute;left:2446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" path="m101604,l702678,v317943,,575686,257743,575686,575686l1278364,1211982v,56114,-45490,101604,-101604,101604l575686,1313586c257743,1313586,,1055843,,737900l,101604c,45490,45490,,101604,xe" fillcolor="white [3212]" strokecolor="#bfbfbf" strokeweight="1pt">
                      <v:stroke joinstyle="miter"/>
                      <v:path arrowok="t" o:connecttype="custom" o:connectlocs="101604,0;702678,0;1278364,575686;1278364,1211982;1176760,1313586;575686,1313586;0,737900;0,101604;101604,0" o:connectangles="0,0,0,0,0,0,0,0,0"/>
                    </v:shape>
                    <v:shape id="TextBox 149" o:spid="_x0000_s1854" type="#_x0000_t202" style="position:absolute;left:24767;top:6863;width:12115;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" filled="f" stroked="f">
                      <v:textbox style="mso-fit-shape-to-text:t">
                        <w:txbxContent>
                          <w:p w14:paraId="4559279B"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الابتكار</w:t>
                            </w:r>
                          </w:p>
                        </w:txbxContent>
                      </v:textbox>
                    </v:shape>
                  </v:group>
                  <v:group id="Group 1161659607" o:spid="_x0000_s1855" style="position:absolute;left:11967;width:11636;height:12005" coordorigin="11967"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">
                    <v:shape id="Rectangle: Diagonal Corners Rounded 1544791961" o:spid="_x0000_s1856" style="position:absolute;left:11967;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" path="m101604,l702678,v317943,,575686,257743,575686,575686l1278364,1211982v,56114,-45490,101604,-101604,101604l575686,1313586c257743,1313586,,1055843,,737900l,101604c,45490,45490,,101604,xe" fillcolor="#a0c9ca" strokecolor="#a0c9ca" strokeweight="1pt">
                      <v:stroke joinstyle="miter"/>
                      <v:path arrowok="t" o:connecttype="custom" o:connectlocs="101604,0;702678,0;1278364,575686;1278364,1211982;1176760,1313586;575686,1313586;0,737900;0,101604;101604,0" o:connectangles="0,0,0,0,0,0,0,0,0"/>
                    </v:shape>
                    <v:shape id="Rectangle: Diagonal Corners Rounded 2117342469" o:spid="_x0000_s1857"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" path="m101604,l702678,v317943,,575686,257743,575686,575686l1278364,1211982v,56114,-45490,101604,-101604,101604l575686,1313586c257743,1313586,,1055843,,737900l,101604c,45490,45490,,101604,xe" fillcolor="white [3212]" strokecolor="#a0c9ca" strokeweight="1pt">
                      <v:stroke joinstyle="miter"/>
                      <v:path arrowok="t" o:connecttype="custom" o:connectlocs="101604,0;702678,0;1278364,575686;1278364,1211982;1176760,1313586;575686,1313586;0,737900;0,101604;101604,0" o:connectangles="0,0,0,0,0,0,0,0,0"/>
                    </v:shape>
                    <v:shape id="TextBox 144" o:spid="_x0000_s1858" type="#_x0000_t202" style="position:absolute;left:13161;top:6863;width:11539;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" filled="f" stroked="f">
                      <v:textbox style="mso-fit-shape-to-text:t">
                        <w:txbxContent>
                          <w:p w14:paraId="309FBE97"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الشفافية</w:t>
                            </w:r>
                          </w:p>
                        </w:txbxContent>
                      </v:textbox>
                    </v:shape>
                  </v:group>
                </v:group>
                <v:shape id="Graphic 14" o:spid="_x0000_s1859" type="#_x0000_t75" alt="Business Growth with solid fill" style="position:absolute;left:27604;top:812;width:5366;height:5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">
                  <v:imagedata r:id="rId159" o:title="Business Growth with solid fill"/>
                </v:shape>
                <v:shape id="Graphic 8" o:spid="_x0000_s1860" type="#_x0000_t75" alt="Brain in head with solid fill" style="position:absolute;left:15986;top:702;width:5002;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">
                  <v:imagedata r:id="rId160" o:title="Brain in head with solid fill"/>
                </v:shape>
                <v:shape id="رسم 64" o:spid="_x0000_s1861" type="#_x0000_t75" alt="قاعة مجلس الإدارة" style="position:absolute;left:38871;top:812;width:5960;height:5959;visibility:visible;mso-wrap-style:square" coordsize="595929,595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" path="m,l496606,r99323,99323l595929,595929,,595929,,xe">
                  <v:imagedata r:id="rId146" o:title="قاعة مجلس الإدارة"/>
                  <v:formulas/>
                  <v:path o:extrusionok="t" o:connecttype="custom" o:connectlocs="0,0;496606,0;595929,99323;595929,595929;0,595929;0,0" o:connectangles="0,0,0,0,0,0"/>
                </v:shape>
                <v:shape id="Graphic 2" o:spid="_x0000_s1862" type="#_x0000_t75" alt="Books with solid fill" style="position:absolute;left:3675;top:310;width:5228;height:5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">
                  <v:imagedata r:id="rId161" o:title="Books with solid fill"/>
                </v:shape>
                <v:shape id="Graphic 21" o:spid="_x0000_s1863" type="#_x0000_t75" alt="Group brainstorm with solid fill" style="position:absolute;left:51254;top:964;width:5251;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">
                  <v:imagedata r:id="rId162" o:title="Group brainstorm with solid fill"/>
                </v:shape>
                <w10:anchorlock/>
              </v:group>
            </w:pict>
          </mc:Fallback>
        </mc:AlternateConten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 xml:space="preserve">المرونة: </w:t>
      </w:r>
      <w:r w:rsidRPr="00D2475E">
        <w:rPr>
          <w:rFonts w:ascii="Sakkal Majalla" w:hAnsi="Sakkal Majalla" w:cs="Sakkal Majalla"/>
          <w:sz w:val="34"/>
          <w:szCs w:val="34"/>
          <w:rtl/>
        </w:rPr>
        <w:t>القدرة على التكيّف مع بيئة العمل المتغيرة باستمرار.</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التعاون الفعّال:</w:t>
      </w:r>
      <w:r w:rsidRPr="00D2475E">
        <w:rPr>
          <w:rFonts w:ascii="Sakkal Majalla" w:hAnsi="Sakkal Majalla" w:cs="Sakkal Majalla"/>
          <w:sz w:val="34"/>
          <w:szCs w:val="34"/>
          <w:rtl/>
        </w:rPr>
        <w:t xml:space="preserve"> العمل بروح الفريق لتحقيق الأهداف المشتركة.</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الابتكار:</w:t>
      </w:r>
      <w:r w:rsidRPr="00D2475E">
        <w:rPr>
          <w:rFonts w:ascii="Sakkal Majalla" w:hAnsi="Sakkal Majalla" w:cs="Sakkal Majalla"/>
          <w:sz w:val="34"/>
          <w:szCs w:val="34"/>
          <w:rtl/>
        </w:rPr>
        <w:t xml:space="preserve"> التفكير الإبداعي لتطوير حلول جديدة.</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الشفافية:</w:t>
      </w:r>
      <w:r w:rsidRPr="00D2475E">
        <w:rPr>
          <w:rFonts w:ascii="Sakkal Majalla" w:hAnsi="Sakkal Majalla" w:cs="Sakkal Majalla"/>
          <w:sz w:val="34"/>
          <w:szCs w:val="34"/>
          <w:rtl/>
        </w:rPr>
        <w:t xml:space="preserve"> التواصل المفتوح والصادق بين أعضاء الفريق.</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 xml:space="preserve">الالتزام بالتعلّم المستمر: </w:t>
      </w:r>
      <w:r w:rsidRPr="00D2475E">
        <w:rPr>
          <w:rFonts w:ascii="Sakkal Majalla" w:hAnsi="Sakkal Majalla" w:cs="Sakkal Majalla"/>
          <w:sz w:val="34"/>
          <w:szCs w:val="34"/>
          <w:rtl/>
        </w:rPr>
        <w:t>الشغف بتطوير المهارات والمعرفة الرقمية.</w:t>
      </w:r>
    </w:p>
    <w:p w:rsidR="00697EE7" w:rsidRDefault="00697EE7" w:rsidP="00D2475E">
      <w:pPr>
        <w:keepNext/>
        <w:rPr>
          <w:b/>
          <w:bCs/>
          <w:color w:val="168489"/>
        </w:rPr>
      </w:pPr>
      <w:r w:rsidRPr="00D2475E">
        <w:rPr>
          <w:b/>
          <w:bCs/>
          <w:color w:val="168489"/>
          <w:rtl/>
        </w:rPr>
        <w:lastRenderedPageBreak/>
        <w:t xml:space="preserve"> </w:t>
      </w:r>
      <w:hyperlink r:id="rId163" w:history="1">
        <w:r w:rsidRPr="00F221DB">
          <w:rPr>
            <w:rStyle w:val="Hyperlink"/>
            <w:b/>
            <w:bCs/>
            <w:rtl/>
          </w:rPr>
          <w:t>خطوات بناء فرق ديناميكية وم</w:t>
        </w:r>
        <w:r w:rsidRPr="00F221DB">
          <w:rPr>
            <w:rStyle w:val="Hyperlink"/>
            <w:rFonts w:hint="cs"/>
            <w:b/>
            <w:bCs/>
            <w:rtl/>
          </w:rPr>
          <w:t>ُ</w:t>
        </w:r>
        <w:r w:rsidRPr="00F221DB">
          <w:rPr>
            <w:rStyle w:val="Hyperlink"/>
            <w:b/>
            <w:bCs/>
            <w:rtl/>
          </w:rPr>
          <w:t>لهمة</w:t>
        </w:r>
      </w:hyperlink>
    </w:p>
    <w:p w:rsidR="00D2475E" w:rsidRPr="00D2475E" w:rsidRDefault="00D2475E" w:rsidP="00D2475E">
      <w:pPr>
        <w:rPr>
          <w:b/>
          <w:bCs/>
          <w:color w:val="168489"/>
          <w:rtl/>
        </w:rPr>
      </w:pPr>
      <w:r w:rsidRPr="00D2475E">
        <w:rPr>
          <w:b/>
          <w:bCs/>
          <w:noProof/>
          <w:color w:val="168489"/>
        </w:rPr>
        <mc:AlternateContent>
          <mc:Choice Requires="wpg">
            <w:drawing>
              <wp:inline distT="0" distB="0" distL="0" distR="0" wp14:anchorId="0FCC9689" wp14:editId="36B7C28A">
                <wp:extent cx="5954190" cy="2742890"/>
                <wp:effectExtent l="0" t="0" r="27940" b="19685"/>
                <wp:docPr id="45" name="Group 4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5C2E0D-75E0-2F56-8566-1868B58E3E8C}"/>
                    </a:ext>
                  </a:extLst>
                </wp:docPr>
                <wp:cNvGraphicFramePr/>
                <a:graphic xmlns:a="http://schemas.openxmlformats.org/drawingml/2006/main">
                  <a:graphicData uri="http://schemas.microsoft.com/office/word/2010/wordprocessingGroup">
                    <wpg:wgp>
                      <wpg:cNvGrpSpPr/>
                      <wpg:grpSpPr>
                        <a:xfrm>
                          <a:off x="0" y="0"/>
                          <a:ext cx="5954190" cy="2742890"/>
                          <a:chOff x="0" y="0"/>
                          <a:chExt cx="5954194" cy="2742892"/>
                        </a:xfrm>
                      </wpg:grpSpPr>
                      <wpg:grpSp>
                        <wpg:cNvPr id="1436123625" name="Group 14361236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4818A5-722F-4451-B62A-0F235154C8AF}"/>
                            </a:ext>
                          </a:extLst>
                        </wpg:cNvPr>
                        <wpg:cNvGrpSpPr/>
                        <wpg:grpSpPr>
                          <a:xfrm>
                            <a:off x="0" y="0"/>
                            <a:ext cx="5954194" cy="2742892"/>
                            <a:chOff x="0" y="0"/>
                            <a:chExt cx="6069927" cy="2796209"/>
                          </a:xfrm>
                        </wpg:grpSpPr>
                        <wps:wsp>
                          <wps:cNvPr id="1874676488" name="Freeform: Shape 187467648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277A3C-06E0-4F1A-9877-7A50C6DF7AB9}"/>
                              </a:ext>
                            </a:extLst>
                          </wps:cNvPr>
                          <wps:cNvSpPr/>
                          <wps:spPr>
                            <a:xfrm flipH="1">
                              <a:off x="3281753" y="11627"/>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21447145" name="Freeform: Shape 7214471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52BE43D-D276-43F6-9992-3B12104EE640}"/>
                              </a:ext>
                            </a:extLst>
                          </wps:cNvPr>
                          <wps:cNvSpPr/>
                          <wps:spPr>
                            <a:xfrm flipH="1">
                              <a:off x="1923852" y="11627"/>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43217660" name="Freeform: Shape 13432176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7ABB26-8064-4FAF-9070-6D9561D5AEE7}"/>
                              </a:ext>
                            </a:extLst>
                          </wps:cNvPr>
                          <wps:cNvSpPr/>
                          <wps:spPr>
                            <a:xfrm flipH="1">
                              <a:off x="1671297" y="1116877"/>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8090203" name="Freeform: Shape 4580902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4CA462-0A44-4A4F-9B2E-B06E7A11EF5F}"/>
                              </a:ext>
                            </a:extLst>
                          </wps:cNvPr>
                          <wps:cNvSpPr/>
                          <wps:spPr>
                            <a:xfrm flipH="1">
                              <a:off x="3787963" y="1116877"/>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84246978" name="Freeform: Shape 684246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361A27-CF44-46CB-9C79-E52F9230C274}"/>
                              </a:ext>
                            </a:extLst>
                          </wps:cNvPr>
                          <wps:cNvSpPr/>
                          <wps:spPr>
                            <a:xfrm flipH="1">
                              <a:off x="1923852" y="2233753"/>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01663643" name="Freeform: Shape 21016636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CA3D0D-FB79-4955-927B-02C7AC8EBD31}"/>
                              </a:ext>
                            </a:extLst>
                          </wps:cNvPr>
                          <wps:cNvSpPr/>
                          <wps:spPr>
                            <a:xfrm flipH="1">
                              <a:off x="3281753" y="2233753"/>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9804251" name="Freeform: Shape 9798042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D23346-D3B9-42D4-AA22-03F8E3708537}"/>
                              </a:ext>
                            </a:extLst>
                          </wps:cNvPr>
                          <wps:cNvSpPr/>
                          <wps:spPr>
                            <a:xfrm flipH="1">
                              <a:off x="506210" y="0"/>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3920533" name="Freeform: Shape 3539205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4EB31D-7387-41B6-B6F8-DDD3CCBDFE06}"/>
                              </a:ext>
                            </a:extLst>
                          </wps:cNvPr>
                          <wps:cNvSpPr/>
                          <wps:spPr>
                            <a:xfrm flipH="1">
                              <a:off x="3487254" y="0"/>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05080063" name="Freeform: Shape 4050800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556101-FEED-4C1E-9614-1CD2C183434C}"/>
                              </a:ext>
                            </a:extLst>
                          </wps:cNvPr>
                          <wps:cNvSpPr/>
                          <wps:spPr>
                            <a:xfrm flipH="1">
                              <a:off x="0" y="1116877"/>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65052463" name="Freeform: Shape 3650524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5C9163-4372-4C90-9BE9-71B97FC50066}"/>
                              </a:ext>
                            </a:extLst>
                          </wps:cNvPr>
                          <wps:cNvSpPr/>
                          <wps:spPr>
                            <a:xfrm flipH="1">
                              <a:off x="4371483" y="1116877"/>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1669943" name="Freeform: Shape 4516699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CD8B9D-6634-461E-82B6-5338E4486BA7}"/>
                              </a:ext>
                            </a:extLst>
                          </wps:cNvPr>
                          <wps:cNvSpPr/>
                          <wps:spPr>
                            <a:xfrm flipH="1">
                              <a:off x="506210" y="2233753"/>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0941930" name="Freeform: Shape 13609419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D5F36CF-AC78-4B31-8119-51734B8E9200}"/>
                              </a:ext>
                            </a:extLst>
                          </wps:cNvPr>
                          <wps:cNvSpPr/>
                          <wps:spPr>
                            <a:xfrm flipH="1">
                              <a:off x="3487254" y="2233753"/>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12708632"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E5594-BAD4-46D7-8428-2875E4EA7B8D}"/>
                              </a:ext>
                            </a:extLst>
                          </wps:cNvPr>
                          <wps:cNvSpPr txBox="1">
                            <a:spLocks noChangeArrowheads="1"/>
                          </wps:cNvSpPr>
                          <wps:spPr bwMode="auto">
                            <a:xfrm>
                              <a:off x="3869079" y="12387"/>
                              <a:ext cx="1682720" cy="484353"/>
                            </a:xfrm>
                            <a:prstGeom prst="rect">
                              <a:avLst/>
                            </a:prstGeom>
                          </wps:spPr>
                          <wps:txbx>
                            <w:txbxContent>
                              <w:p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اختيار الأعضاء المناسبين</w:t>
                                </w:r>
                              </w:p>
                            </w:txbxContent>
                          </wps:txbx>
                          <wps:bodyPr rot="0" vert="horz" wrap="square" lIns="0" tIns="45720" rIns="0" bIns="45720" anchor="b" anchorCtr="0" upright="1">
                            <a:noAutofit/>
                          </wps:bodyPr>
                        </wps:wsp>
                        <wps:wsp>
                          <wps:cNvPr id="1596281613"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966524-7DAD-4E53-9AC6-D46EB0641F56}"/>
                              </a:ext>
                            </a:extLst>
                          </wps:cNvPr>
                          <wps:cNvSpPr txBox="1">
                            <a:spLocks noChangeArrowheads="1"/>
                          </wps:cNvSpPr>
                          <wps:spPr bwMode="auto">
                            <a:xfrm>
                              <a:off x="620166" y="87097"/>
                              <a:ext cx="1296902" cy="409643"/>
                            </a:xfrm>
                            <a:prstGeom prst="rect">
                              <a:avLst/>
                            </a:prstGeom>
                          </wps:spPr>
                          <wps:txbx>
                            <w:txbxContent>
                              <w:p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عقلية التغيير</w:t>
                                </w:r>
                              </w:p>
                            </w:txbxContent>
                          </wps:txbx>
                          <wps:bodyPr rot="0" vert="horz" wrap="square" lIns="0" tIns="45720" rIns="0" bIns="45720" anchor="b" anchorCtr="0" upright="1">
                            <a:noAutofit/>
                          </wps:bodyPr>
                        </wps:wsp>
                        <wps:wsp>
                          <wps:cNvPr id="965791069"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C52EA6-82A0-4489-B8DC-84609CE87643}"/>
                              </a:ext>
                            </a:extLst>
                          </wps:cNvPr>
                          <wps:cNvSpPr txBox="1">
                            <a:spLocks noChangeArrowheads="1"/>
                          </wps:cNvSpPr>
                          <wps:spPr bwMode="auto">
                            <a:xfrm>
                              <a:off x="4125754" y="2207548"/>
                              <a:ext cx="1372598" cy="478845"/>
                            </a:xfrm>
                            <a:prstGeom prst="rect">
                              <a:avLst/>
                            </a:prstGeom>
                          </wps:spPr>
                          <wps:txbx>
                            <w:txbxContent>
                              <w:p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الثقة والشفافية</w:t>
                                </w:r>
                              </w:p>
                            </w:txbxContent>
                          </wps:txbx>
                          <wps:bodyPr rot="0" vert="horz" wrap="square" lIns="0" tIns="45720" rIns="0" bIns="45720" anchor="b" anchorCtr="0" upright="1">
                            <a:noAutofit/>
                          </wps:bodyPr>
                        </wps:wsp>
                        <wps:wsp>
                          <wps:cNvPr id="21326984"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2B3115-B838-4B66-9C3B-259985CA8A35}"/>
                              </a:ext>
                            </a:extLst>
                          </wps:cNvPr>
                          <wps:cNvSpPr txBox="1">
                            <a:spLocks noChangeArrowheads="1"/>
                          </wps:cNvSpPr>
                          <wps:spPr bwMode="auto">
                            <a:xfrm>
                              <a:off x="620157" y="2184079"/>
                              <a:ext cx="1384134" cy="544920"/>
                            </a:xfrm>
                            <a:prstGeom prst="rect">
                              <a:avLst/>
                            </a:prstGeom>
                          </wps:spPr>
                          <wps:txbx>
                            <w:txbxContent>
                              <w:p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تحفيز الابتكار والإبداع</w:t>
                                </w:r>
                              </w:p>
                            </w:txbxContent>
                          </wps:txbx>
                          <wps:bodyPr rot="0" vert="horz" wrap="square" lIns="0" tIns="45720" rIns="0" bIns="45720" anchor="b" anchorCtr="0" upright="1">
                            <a:noAutofit/>
                          </wps:bodyPr>
                        </wps:wsp>
                        <wps:wsp>
                          <wps:cNvPr id="1829270675"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B1B018-E15E-4FD3-9012-B234359F0FBD}"/>
                              </a:ext>
                            </a:extLst>
                          </wps:cNvPr>
                          <wps:cNvSpPr txBox="1">
                            <a:spLocks noChangeArrowheads="1"/>
                          </wps:cNvSpPr>
                          <wps:spPr bwMode="auto">
                            <a:xfrm>
                              <a:off x="4471933" y="1071004"/>
                              <a:ext cx="1509534" cy="672440"/>
                            </a:xfrm>
                            <a:prstGeom prst="rect">
                              <a:avLst/>
                            </a:prstGeom>
                          </wps:spPr>
                          <wps:txbx>
                            <w:txbxContent>
                              <w:p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ثقافة التعاون والشمول</w:t>
                                </w:r>
                              </w:p>
                            </w:txbxContent>
                          </wps:txbx>
                          <wps:bodyPr rot="0" vert="horz" wrap="square" lIns="0" tIns="45720" rIns="0" bIns="45720" anchor="b" anchorCtr="0" upright="1">
                            <a:noAutofit/>
                          </wps:bodyPr>
                        </wps:wsp>
                        <wps:wsp>
                          <wps:cNvPr id="448667230"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C331E26-016A-4833-BEAD-F1439835AB89}"/>
                              </a:ext>
                            </a:extLst>
                          </wps:cNvPr>
                          <wps:cNvSpPr txBox="1">
                            <a:spLocks noChangeArrowheads="1"/>
                          </wps:cNvSpPr>
                          <wps:spPr bwMode="auto">
                            <a:xfrm>
                              <a:off x="73303" y="1112164"/>
                              <a:ext cx="1551841" cy="612790"/>
                            </a:xfrm>
                            <a:prstGeom prst="rect">
                              <a:avLst/>
                            </a:prstGeom>
                          </wps:spPr>
                          <wps:txbx>
                            <w:txbxContent>
                              <w:p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تزويد الفريق بالأدوات الرقمية المناسبة</w:t>
                                </w:r>
                              </w:p>
                            </w:txbxContent>
                          </wps:txbx>
                          <wps:bodyPr rot="0" vert="horz" wrap="square" lIns="0" tIns="45720" rIns="0" bIns="45720" anchor="b" anchorCtr="0" upright="1">
                            <a:noAutofit/>
                          </wps:bodyPr>
                        </wps:wsp>
                      </wpg:grpSp>
                      <pic:pic xmlns:pic="http://schemas.openxmlformats.org/drawingml/2006/picture">
                        <pic:nvPicPr>
                          <pic:cNvPr id="1641629697" name="Graphic 149" descr="Internet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96BA368-639C-4CFA-B778-57F681DE1035}"/>
                              </a:ext>
                            </a:extLst>
                          </pic:cNvPr>
                          <pic:cNvPicPr>
                            <a:picLocks noChangeAspect="1"/>
                          </pic:cNvPicPr>
                        </pic:nvPicPr>
                        <pic:blipFill>
                          <a:blip r:embed="rId16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65"/>
                              </a:ext>
                            </a:extLst>
                          </a:blip>
                          <a:stretch>
                            <a:fillRect/>
                          </a:stretch>
                        </pic:blipFill>
                        <pic:spPr>
                          <a:xfrm>
                            <a:off x="1690277" y="1162154"/>
                            <a:ext cx="453206" cy="453206"/>
                          </a:xfrm>
                          <a:prstGeom prst="rect">
                            <a:avLst/>
                          </a:prstGeom>
                        </pic:spPr>
                      </pic:pic>
                      <pic:pic xmlns:pic="http://schemas.openxmlformats.org/drawingml/2006/picture">
                        <pic:nvPicPr>
                          <pic:cNvPr id="1423411825" name="Graphic 32" descr="Target Audienc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624856-CCAF-41E2-A90A-5863FC2830BA}"/>
                              </a:ext>
                            </a:extLst>
                          </pic:cNvPr>
                          <pic:cNvPicPr>
                            <a:picLocks noChangeAspect="1"/>
                          </pic:cNvPicPr>
                        </pic:nvPicPr>
                        <pic:blipFill>
                          <a:blip r:embed="rId16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67"/>
                              </a:ext>
                            </a:extLst>
                          </a:blip>
                          <a:stretch>
                            <a:fillRect/>
                          </a:stretch>
                        </pic:blipFill>
                        <pic:spPr>
                          <a:xfrm>
                            <a:off x="3264059" y="85436"/>
                            <a:ext cx="543470" cy="543470"/>
                          </a:xfrm>
                          <a:prstGeom prst="rect">
                            <a:avLst/>
                          </a:prstGeom>
                        </pic:spPr>
                      </pic:pic>
                      <pic:pic xmlns:pic="http://schemas.openxmlformats.org/drawingml/2006/picture">
                        <pic:nvPicPr>
                          <pic:cNvPr id="402901658" name="Graphic 31" descr="Question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FBFD22-6975-49B5-8245-1F8D76D0E6C7}"/>
                              </a:ext>
                            </a:extLst>
                          </pic:cNvPr>
                          <pic:cNvPicPr>
                            <a:picLocks noChangeAspect="1"/>
                          </pic:cNvPicPr>
                        </pic:nvPicPr>
                        <pic:blipFill>
                          <a:blip r:embed="rId16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6"/>
                              </a:ext>
                            </a:extLst>
                          </a:blip>
                          <a:stretch>
                            <a:fillRect/>
                          </a:stretch>
                        </pic:blipFill>
                        <pic:spPr>
                          <a:xfrm>
                            <a:off x="2279047" y="2280348"/>
                            <a:ext cx="394203" cy="394203"/>
                          </a:xfrm>
                          <a:prstGeom prst="rect">
                            <a:avLst/>
                          </a:prstGeom>
                        </pic:spPr>
                      </pic:pic>
                      <pic:pic xmlns:pic="http://schemas.openxmlformats.org/drawingml/2006/picture">
                        <pic:nvPicPr>
                          <pic:cNvPr id="600814838" name="Graphic 243"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8940513-F52C-41BF-83B2-2EC7EA5EA11F}"/>
                              </a:ext>
                            </a:extLst>
                          </pic:cNvPr>
                          <pic:cNvPicPr>
                            <a:picLocks noChangeAspect="1"/>
                          </pic:cNvPicPr>
                        </pic:nvPicPr>
                        <pic:blipFill>
                          <a:blip r:embed="rId16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0"/>
                              </a:ext>
                            </a:extLst>
                          </a:blip>
                          <a:stretch>
                            <a:fillRect/>
                          </a:stretch>
                        </pic:blipFill>
                        <pic:spPr>
                          <a:xfrm>
                            <a:off x="3264059" y="2191159"/>
                            <a:ext cx="469714" cy="469714"/>
                          </a:xfrm>
                          <a:prstGeom prst="rect">
                            <a:avLst/>
                          </a:prstGeom>
                        </pic:spPr>
                      </pic:pic>
                      <pic:pic xmlns:pic="http://schemas.openxmlformats.org/drawingml/2006/picture">
                        <pic:nvPicPr>
                          <pic:cNvPr id="1272331860" name="رسم 6" descr="مصافحة باليد">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BCD538-B955-FC42-D482-7A800D4A0D12}"/>
                              </a:ext>
                            </a:extLst>
                          </pic:cNvPr>
                          <pic:cNvPicPr>
                            <a:picLocks noChangeAspect="1"/>
                          </pic:cNvPicPr>
                        </pic:nvPicPr>
                        <pic:blipFill>
                          <a:blip r:embed="rId17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2"/>
                              </a:ext>
                            </a:extLst>
                          </a:blip>
                          <a:stretch>
                            <a:fillRect/>
                          </a:stretch>
                        </pic:blipFill>
                        <pic:spPr>
                          <a:xfrm>
                            <a:off x="3801361" y="1193870"/>
                            <a:ext cx="439582" cy="439582"/>
                          </a:xfrm>
                          <a:prstGeom prst="rect">
                            <a:avLst/>
                          </a:prstGeom>
                        </pic:spPr>
                      </pic:pic>
                      <pic:pic xmlns:pic="http://schemas.openxmlformats.org/drawingml/2006/picture">
                        <pic:nvPicPr>
                          <pic:cNvPr id="955556411" name="Graphic 33"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525FC3-C78B-79DE-0426-E802C28FD457}"/>
                              </a:ext>
                            </a:extLst>
                          </pic:cNvPr>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8"/>
                              </a:ext>
                            </a:extLst>
                          </a:blip>
                          <a:stretch>
                            <a:fillRect/>
                          </a:stretch>
                        </pic:blipFill>
                        <pic:spPr>
                          <a:xfrm>
                            <a:off x="2276606" y="110970"/>
                            <a:ext cx="411484" cy="411484"/>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FCC9689" id="Group 44" o:spid="_x0000_s1864" style="width:468.85pt;height:3in;mso-position-horizontal-relative:char;mso-position-vertical-relative:line" coordsize="59541,274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">
                <v:group id="Group 1436123625" o:spid="_x0000_s1865" style="position:absolute;width:59541;height:27428" coordsize="60699,27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">
                  <v:shape id="Freeform: Shape 1874676488" o:spid="_x0000_s1866" style="position:absolute;left:32817;top:116;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721447145" o:spid="_x0000_s1867" style="position:absolute;left:19238;top:116;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1343217660" o:spid="_x0000_s1868" style="position:absolute;left:16712;top:11168;width:6107;height:5625;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458090203" o:spid="_x0000_s1869" style="position:absolute;left:37879;top:11168;width:6107;height:5625;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684246978" o:spid="_x0000_s1870" style="position:absolute;left:19238;top:22337;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2101663643" o:spid="_x0000_s1871" style="position:absolute;left:32817;top:22337;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979804251" o:spid="_x0000_s1872" style="position:absolute;left:5062;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353920533" o:spid="_x0000_s1873" style="position:absolute;left:34872;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405080063" o:spid="_x0000_s1874" style="position:absolute;top:11168;width:16984;height:5625;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365052463" o:spid="_x0000_s1875" style="position:absolute;left:43714;top:11168;width:16985;height:5625;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451669943" o:spid="_x0000_s1876" style="position:absolute;left:5062;top:22337;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360941930" o:spid="_x0000_s1877" style="position:absolute;left:34872;top:22337;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878" type="#_x0000_t202" style="position:absolute;left:38690;top:123;width:16827;height:4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" filled="f" stroked="f">
                    <v:textbox inset="0,,0">
                      <w:txbxContent>
                        <w:p w14:paraId="169A43B7" w14:textId="77777777" w:rsidR="00D2475E" w:rsidRDefault="00D2475E"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اختيار الأعضاء المناسبين</w:t>
                          </w:r>
                        </w:p>
                      </w:txbxContent>
                    </v:textbox>
                  </v:shape>
                  <v:shape id="TextBox 18" o:spid="_x0000_s1879" type="#_x0000_t202" style="position:absolute;left:6201;top:870;width:12969;height:40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" filled="f" stroked="f">
                    <v:textbox inset="0,,0">
                      <w:txbxContent>
                        <w:p w14:paraId="0D28245A" w14:textId="77777777"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عقلية التغيير</w:t>
                          </w:r>
                        </w:p>
                      </w:txbxContent>
                    </v:textbox>
                  </v:shape>
                  <v:shape id="TextBox 18" o:spid="_x0000_s1880" type="#_x0000_t202" style="position:absolute;left:41257;top:22075;width:13726;height:47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" filled="f" stroked="f">
                    <v:textbox inset="0,,0">
                      <w:txbxContent>
                        <w:p w14:paraId="2A1F9A09" w14:textId="77777777"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الثقة والشفافية</w:t>
                          </w:r>
                        </w:p>
                      </w:txbxContent>
                    </v:textbox>
                  </v:shape>
                  <v:shape id="TextBox 18" o:spid="_x0000_s1881" type="#_x0000_t202" style="position:absolute;left:6201;top:21840;width:13841;height:544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" filled="f" stroked="f">
                    <v:textbox inset="0,,0">
                      <w:txbxContent>
                        <w:p w14:paraId="5830B623" w14:textId="77777777"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تحفيز الابتكار والإبداع</w:t>
                          </w:r>
                        </w:p>
                      </w:txbxContent>
                    </v:textbox>
                  </v:shape>
                  <v:shape id="TextBox 18" o:spid="_x0000_s1882" type="#_x0000_t202" style="position:absolute;left:44719;top:10710;width:15095;height:672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" filled="f" stroked="f">
                    <v:textbox inset="0,,0">
                      <w:txbxContent>
                        <w:p w14:paraId="1F3DB31F" w14:textId="77777777"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ثقافة التعاون والشمول</w:t>
                          </w:r>
                        </w:p>
                      </w:txbxContent>
                    </v:textbox>
                  </v:shape>
                  <v:shape id="TextBox 18" o:spid="_x0000_s1883" type="#_x0000_t202" style="position:absolute;left:733;top:11121;width:15518;height:612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" filled="f" stroked="f">
                    <v:textbox inset="0,,0">
                      <w:txbxContent>
                        <w:p w14:paraId="284942DD" w14:textId="77777777" w:rsidR="00D2475E" w:rsidRDefault="00D2475E"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تزويد الفريق بالأدوات الرقمية المناسبة</w:t>
                          </w:r>
                        </w:p>
                      </w:txbxContent>
                    </v:textbox>
                  </v:shape>
                </v:group>
                <v:shape id="Graphic 149" o:spid="_x0000_s1884" type="#_x0000_t75" alt="Internet with solid fill" style="position:absolute;left:16902;top:11621;width:4532;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">
                  <v:imagedata r:id="rId174" o:title="Internet with solid fill"/>
                </v:shape>
                <v:shape id="Graphic 32" o:spid="_x0000_s1885" type="#_x0000_t75" alt="Target Audience with solid fill" style="position:absolute;left:32640;top:854;width:5435;height:5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">
                  <v:imagedata r:id="rId175" o:title="Target Audience with solid fill"/>
                </v:shape>
                <v:shape id="Graphic 31" o:spid="_x0000_s1886" type="#_x0000_t75" alt="Questions with solid fill" style="position:absolute;left:22790;top:22803;width:3942;height:3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">
                  <v:imagedata r:id="rId83" o:title="Questions with solid fill"/>
                </v:shape>
                <v:shape id="Graphic 243" o:spid="_x0000_s1887" type="#_x0000_t75" alt="Group brainstorm with solid fill" style="position:absolute;left:32640;top:21911;width:4697;height:4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">
                  <v:imagedata r:id="rId176" o:title="Group brainstorm with solid fill"/>
                </v:shape>
                <v:shape id="رسم 6" o:spid="_x0000_s1888" type="#_x0000_t75" alt="مصافحة باليد" style="position:absolute;left:38013;top:11938;width:4396;height:4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">
                  <v:imagedata r:id="rId177" o:title="مصافحة باليد"/>
                </v:shape>
                <v:shape id="Graphic 33" o:spid="_x0000_s1889" type="#_x0000_t75" alt="Brain in head with solid fill" style="position:absolute;left:22766;top:1109;width:4114;height:4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">
                  <v:imagedata r:id="rId79" o:title="Brain in head with solid fill"/>
                </v:shape>
                <w10:anchorlock/>
              </v:group>
            </w:pict>
          </mc:Fallback>
        </mc:AlternateContent>
      </w:r>
    </w:p>
    <w:p w:rsidR="00140525" w:rsidRPr="00EB643A" w:rsidRDefault="00140525" w:rsidP="00140525">
      <w:pPr>
        <w:rPr>
          <w:b/>
          <w:bCs/>
        </w:rPr>
      </w:pPr>
      <w:r w:rsidRPr="002A078C">
        <w:rPr>
          <w:rFonts w:ascii="Sakkal Majalla" w:hAnsi="Sakkal Majalla"/>
          <w:noProof/>
          <w:sz w:val="34"/>
        </w:rPr>
        <mc:AlternateContent>
          <mc:Choice Requires="wpg">
            <w:drawing>
              <wp:inline distT="0" distB="0" distL="0" distR="0" wp14:anchorId="42AEE786" wp14:editId="4AF4CCC8">
                <wp:extent cx="5731510" cy="892088"/>
                <wp:effectExtent l="0" t="0" r="2540" b="22860"/>
                <wp:docPr id="1249019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86579700" name="مجموعة 47"/>
                        <wpg:cNvGrpSpPr/>
                        <wpg:grpSpPr>
                          <a:xfrm>
                            <a:off x="0" y="0"/>
                            <a:ext cx="5731510" cy="895351"/>
                            <a:chOff x="0" y="0"/>
                            <a:chExt cx="5878196" cy="918845"/>
                          </a:xfrm>
                        </wpg:grpSpPr>
                        <wpg:grpSp>
                          <wpg:cNvPr id="1602704023" name="مجموعة 48"/>
                          <wpg:cNvGrpSpPr/>
                          <wpg:grpSpPr>
                            <a:xfrm>
                              <a:off x="0" y="0"/>
                              <a:ext cx="5878196" cy="918845"/>
                              <a:chOff x="0" y="0"/>
                              <a:chExt cx="6240348" cy="919070"/>
                            </a:xfrm>
                          </wpg:grpSpPr>
                          <wpg:grpSp>
                            <wpg:cNvPr id="1316811947" name="مجموعة 49"/>
                            <wpg:cNvGrpSpPr/>
                            <wpg:grpSpPr>
                              <a:xfrm>
                                <a:off x="0" y="169208"/>
                                <a:ext cx="5433072" cy="580613"/>
                                <a:chOff x="0" y="169208"/>
                                <a:chExt cx="5433072" cy="580613"/>
                              </a:xfrm>
                            </wpg:grpSpPr>
                            <wps:wsp>
                              <wps:cNvPr id="4453555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3721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5942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4717324" name="مربع نص 41"/>
                          <wps:cNvSpPr txBox="1"/>
                          <wps:spPr>
                            <a:xfrm>
                              <a:off x="204466" y="257055"/>
                              <a:ext cx="4615801" cy="387740"/>
                            </a:xfrm>
                            <a:prstGeom prst="rect">
                              <a:avLst/>
                            </a:prstGeom>
                            <a:noFill/>
                          </wps:spPr>
                          <wps:txbx>
                            <w:txbxContent>
                              <w:p w:rsidR="00140525" w:rsidRDefault="00D2475E" w:rsidP="00D2475E">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rPr>
                                  <w:t>اختيار الأعضاء المناسبين</w:t>
                                </w:r>
                              </w:p>
                            </w:txbxContent>
                          </wps:txbx>
                          <wps:bodyPr wrap="square" rtlCol="1">
                            <a:spAutoFit/>
                          </wps:bodyPr>
                        </wps:wsp>
                      </wpg:grpSp>
                      <pic:pic xmlns:pic="http://schemas.openxmlformats.org/drawingml/2006/picture">
                        <pic:nvPicPr>
                          <pic:cNvPr id="156955906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2AEE786" id="_x0000_s18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VYNzC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">
                  <v:group id="مجموعة 48"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">
                    <v:group id="مجموعة 49"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">
                      <v:shape id="شكل حر 50"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" fillcolor="#a5a5a5 [2092]" stroked="f" strokeweight="1pt">
                        <v:stroke joinstyle="miter"/>
                      </v:roundrect>
                    </v:group>
                    <v:oval id="شكل بيضاوي 52"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" filled="f" strokecolor="#168489" strokeweight="1pt">
                      <v:stroke joinstyle="miter"/>
                    </v:oval>
                  </v:group>
                  <v:shape id="مربع نص 41" o:spid="_x0000_s189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" filled="f" stroked="f">
                    <v:textbox style="mso-fit-shape-to-text:t">
                      <w:txbxContent>
                        <w:p w14:paraId="41131B79" w14:textId="77777777" w:rsidR="00140525" w:rsidRDefault="00D2475E" w:rsidP="00D2475E">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rPr>
                            <w:t>اختيار الأعضاء المناسبين</w:t>
                          </w:r>
                        </w:p>
                      </w:txbxContent>
                    </v:textbox>
                  </v:shape>
                </v:group>
                <v:shape id="صورة 54" o:spid="_x0000_s18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 xml:space="preserve">  - قم بتحديد الأدوار المطلوبة للتغيير الرقمي (مثل: خبراء التكنولوجيا، المحللين، المبتكرين، وغيرهم).</w:t>
      </w:r>
    </w:p>
    <w:p w:rsidR="00697EE7" w:rsidRPr="00812BC8" w:rsidRDefault="00697EE7" w:rsidP="00140525">
      <w:r w:rsidRPr="00812BC8">
        <w:rPr>
          <w:rtl/>
        </w:rPr>
        <w:t xml:space="preserve">  - اختر أعضاء يملكون المهارات الأساسية، مثل التفكير التحليلي، الإبداع، والقدرة على التعلم السريع.</w:t>
      </w:r>
    </w:p>
    <w:p w:rsidR="00697EE7" w:rsidRDefault="00697EE7" w:rsidP="00140525">
      <w:pPr>
        <w:rPr>
          <w:rtl/>
        </w:rPr>
      </w:pPr>
      <w:r w:rsidRPr="00812BC8">
        <w:rPr>
          <w:rtl/>
        </w:rPr>
        <w:t xml:space="preserve">  - ركز على التنوع في الخلفيات والخبرات لتحقيق مزيج من المهارات والأفكار.</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C60EAFA" wp14:editId="1D2335E4">
                <wp:extent cx="5731510" cy="892088"/>
                <wp:effectExtent l="0" t="0" r="2540" b="22860"/>
                <wp:docPr id="655854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3366965" name="مجموعة 47"/>
                        <wpg:cNvGrpSpPr/>
                        <wpg:grpSpPr>
                          <a:xfrm>
                            <a:off x="0" y="0"/>
                            <a:ext cx="5731510" cy="895351"/>
                            <a:chOff x="0" y="0"/>
                            <a:chExt cx="5878196" cy="918845"/>
                          </a:xfrm>
                        </wpg:grpSpPr>
                        <wpg:grpSp>
                          <wpg:cNvPr id="484016972" name="مجموعة 48"/>
                          <wpg:cNvGrpSpPr/>
                          <wpg:grpSpPr>
                            <a:xfrm>
                              <a:off x="0" y="0"/>
                              <a:ext cx="5878196" cy="918845"/>
                              <a:chOff x="0" y="0"/>
                              <a:chExt cx="6240348" cy="919070"/>
                            </a:xfrm>
                          </wpg:grpSpPr>
                          <wpg:grpSp>
                            <wpg:cNvPr id="1917618464" name="مجموعة 49"/>
                            <wpg:cNvGrpSpPr/>
                            <wpg:grpSpPr>
                              <a:xfrm>
                                <a:off x="0" y="169208"/>
                                <a:ext cx="5433072" cy="580613"/>
                                <a:chOff x="0" y="169208"/>
                                <a:chExt cx="5433072" cy="580613"/>
                              </a:xfrm>
                            </wpg:grpSpPr>
                            <wps:wsp>
                              <wps:cNvPr id="7614305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2951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13172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3350106" name="مربع نص 41"/>
                          <wps:cNvSpPr txBox="1"/>
                          <wps:spPr>
                            <a:xfrm>
                              <a:off x="204466" y="257055"/>
                              <a:ext cx="4615801" cy="387740"/>
                            </a:xfrm>
                            <a:prstGeom prst="rect">
                              <a:avLst/>
                            </a:prstGeom>
                            <a:noFill/>
                          </wps:spPr>
                          <wps:txbx>
                            <w:txbxContent>
                              <w:p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تطوير عقلية التغيير</w:t>
                                </w:r>
                              </w:p>
                            </w:txbxContent>
                          </wps:txbx>
                          <wps:bodyPr wrap="square" rtlCol="1">
                            <a:spAutoFit/>
                          </wps:bodyPr>
                        </wps:wsp>
                      </wpg:grpSp>
                      <pic:pic xmlns:pic="http://schemas.openxmlformats.org/drawingml/2006/picture">
                        <pic:nvPicPr>
                          <pic:cNvPr id="106929827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60EAFA" id="_x0000_s18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cHtyefBwAA+R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9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">
                  <v:group id="مجموعة 48" o:spid="_x0000_s19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">
                    <v:group id="مجموعة 49" o:spid="_x0000_s19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">
                      <v:shape id="شكل حر 50" o:spid="_x0000_s19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" fillcolor="#a5a5a5 [2092]" stroked="f" strokeweight="1pt">
                        <v:stroke joinstyle="miter"/>
                      </v:roundrect>
                    </v:group>
                    <v:oval id="شكل بيضاوي 52" o:spid="_x0000_s19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" filled="f" strokecolor="#168489" strokeweight="1pt">
                      <v:stroke joinstyle="miter"/>
                    </v:oval>
                  </v:group>
                  <v:shape id="مربع نص 41" o:spid="_x0000_s190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" filled="f" stroked="f">
                    <v:textbox style="mso-fit-shape-to-text:t">
                      <w:txbxContent>
                        <w:p w14:paraId="65281697" w14:textId="77777777"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تطوير عقلية التغيير</w:t>
                          </w:r>
                        </w:p>
                      </w:txbxContent>
                    </v:textbox>
                  </v:shape>
                </v:group>
                <v:shape id="صورة 54" o:spid="_x0000_s19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 xml:space="preserve">  - شج</w:t>
      </w:r>
      <w:r>
        <w:rPr>
          <w:rFonts w:hint="cs"/>
          <w:rtl/>
        </w:rPr>
        <w:t>ّ</w:t>
      </w:r>
      <w:r w:rsidRPr="00812BC8">
        <w:rPr>
          <w:rtl/>
        </w:rPr>
        <w:t xml:space="preserve">ع أعضاء الفريق على تبني عقلية </w:t>
      </w:r>
      <w:r w:rsidRPr="00812BC8">
        <w:rPr>
          <w:rFonts w:hint="cs"/>
          <w:rtl/>
        </w:rPr>
        <w:t>النمو</w:t>
      </w:r>
      <w:r>
        <w:t xml:space="preserve"> (</w:t>
      </w:r>
      <w:r w:rsidRPr="00812BC8">
        <w:t xml:space="preserve">Growth Mindset) </w:t>
      </w:r>
      <w:r>
        <w:rPr>
          <w:rFonts w:hint="cs"/>
          <w:rtl/>
          <w:lang w:bidi="ar-AE"/>
        </w:rPr>
        <w:t>حيث</w:t>
      </w:r>
      <w:r w:rsidRPr="00812BC8">
        <w:rPr>
          <w:rtl/>
        </w:rPr>
        <w:t xml:space="preserve"> يُنظر إلى التغيير على أنه فرصة للتعلم والتطوير.</w:t>
      </w:r>
    </w:p>
    <w:p w:rsidR="00697EE7" w:rsidRPr="00812BC8" w:rsidRDefault="00697EE7" w:rsidP="00140525">
      <w:r w:rsidRPr="00812BC8">
        <w:rPr>
          <w:rtl/>
        </w:rPr>
        <w:t xml:space="preserve">  - قم بتوفير ورش عمل وجلسات تدريبية حول المرونة الذهنية وإدارة التغيير.</w:t>
      </w:r>
    </w:p>
    <w:p w:rsidR="00697EE7" w:rsidRDefault="00697EE7" w:rsidP="00140525">
      <w:pPr>
        <w:rPr>
          <w:rtl/>
        </w:rPr>
      </w:pPr>
      <w:r w:rsidRPr="00812BC8">
        <w:rPr>
          <w:rtl/>
        </w:rPr>
        <w:t xml:space="preserve">  - شارك قصص نجاح من فرق أو مؤسسات أخرى نجحت في التكيف مع التغيير الرقمي.</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6AD720BA" wp14:editId="5A0F628D">
                <wp:extent cx="5731510" cy="892088"/>
                <wp:effectExtent l="0" t="0" r="2540" b="22860"/>
                <wp:docPr id="10528673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33307775" name="مجموعة 47"/>
                        <wpg:cNvGrpSpPr/>
                        <wpg:grpSpPr>
                          <a:xfrm>
                            <a:off x="0" y="0"/>
                            <a:ext cx="5731510" cy="895351"/>
                            <a:chOff x="0" y="0"/>
                            <a:chExt cx="5878196" cy="918845"/>
                          </a:xfrm>
                        </wpg:grpSpPr>
                        <wpg:grpSp>
                          <wpg:cNvPr id="1476332245" name="مجموعة 48"/>
                          <wpg:cNvGrpSpPr/>
                          <wpg:grpSpPr>
                            <a:xfrm>
                              <a:off x="0" y="0"/>
                              <a:ext cx="5878196" cy="918845"/>
                              <a:chOff x="0" y="0"/>
                              <a:chExt cx="6240348" cy="919070"/>
                            </a:xfrm>
                          </wpg:grpSpPr>
                          <wpg:grpSp>
                            <wpg:cNvPr id="194210705" name="مجموعة 49"/>
                            <wpg:cNvGrpSpPr/>
                            <wpg:grpSpPr>
                              <a:xfrm>
                                <a:off x="0" y="169208"/>
                                <a:ext cx="5433072" cy="580613"/>
                                <a:chOff x="0" y="169208"/>
                                <a:chExt cx="5433072" cy="580613"/>
                              </a:xfrm>
                            </wpg:grpSpPr>
                            <wps:wsp>
                              <wps:cNvPr id="1642249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95717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7629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2446446" name="مربع نص 41"/>
                          <wps:cNvSpPr txBox="1"/>
                          <wps:spPr>
                            <a:xfrm>
                              <a:off x="204466" y="257055"/>
                              <a:ext cx="4615801" cy="387740"/>
                            </a:xfrm>
                            <a:prstGeom prst="rect">
                              <a:avLst/>
                            </a:prstGeom>
                            <a:noFill/>
                          </wps:spPr>
                          <wps:txbx>
                            <w:txbxContent>
                              <w:p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تعزيز ثقافة التعاون والشمول</w:t>
                                </w:r>
                              </w:p>
                            </w:txbxContent>
                          </wps:txbx>
                          <wps:bodyPr wrap="square" rtlCol="1">
                            <a:spAutoFit/>
                          </wps:bodyPr>
                        </wps:wsp>
                      </wpg:grpSp>
                      <pic:pic xmlns:pic="http://schemas.openxmlformats.org/drawingml/2006/picture">
                        <pic:nvPicPr>
                          <pic:cNvPr id="10753610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AD720BA" id="_x0000_s19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jt0/H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9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">
                  <v:group id="مجموعة 48" o:spid="_x0000_s19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">
                    <v:group id="مجموعة 49" o:spid="_x0000_s19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">
                      <v:shape id="شكل حر 50" o:spid="_x0000_s19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" fillcolor="#a5a5a5 [2092]" stroked="f" strokeweight="1pt">
                        <v:stroke joinstyle="miter"/>
                      </v:roundrect>
                    </v:group>
                    <v:oval id="شكل بيضاوي 52" o:spid="_x0000_s19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" filled="f" strokecolor="#168489" strokeweight="1pt">
                      <v:stroke joinstyle="miter"/>
                    </v:oval>
                  </v:group>
                  <v:shape id="مربع نص 41" o:spid="_x0000_s191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" filled="f" stroked="f">
                    <v:textbox style="mso-fit-shape-to-text:t">
                      <w:txbxContent>
                        <w:p w14:paraId="2F58D73A" w14:textId="77777777"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تعزيز ثقافة التعاون والشمول</w:t>
                          </w:r>
                        </w:p>
                      </w:txbxContent>
                    </v:textbox>
                  </v:shape>
                </v:group>
                <v:shape id="صورة 54" o:spid="_x0000_s19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">
                  <v:imagedata r:id="rId85" o:title=""/>
                </v:shape>
                <w10:anchorlock/>
              </v:group>
            </w:pict>
          </mc:Fallback>
        </mc:AlternateContent>
      </w:r>
    </w:p>
    <w:p w:rsidR="00697EE7" w:rsidRPr="00812BC8" w:rsidRDefault="00697EE7" w:rsidP="00140525">
      <w:pPr>
        <w:rPr>
          <w:lang w:bidi="ar-AE"/>
        </w:rPr>
      </w:pPr>
      <w:r w:rsidRPr="00812BC8">
        <w:rPr>
          <w:rtl/>
        </w:rPr>
        <w:t xml:space="preserve">  - قم بإنشاء بيئة عمل تُشجع على التعاون من خلال أدوات العمل الجماعي مثل: </w:t>
      </w:r>
      <w:r w:rsidRPr="00812BC8">
        <w:t>Slack</w:t>
      </w:r>
      <w:r w:rsidRPr="00812BC8">
        <w:rPr>
          <w:rFonts w:cs="Times New Roman"/>
          <w:szCs w:val="28"/>
          <w:rtl/>
        </w:rPr>
        <w:t>،</w:t>
      </w:r>
      <w:r w:rsidRPr="00812BC8">
        <w:t xml:space="preserve"> Microsoft Teams</w:t>
      </w:r>
      <w:r w:rsidRPr="00812BC8">
        <w:rPr>
          <w:rFonts w:cs="Times New Roman"/>
          <w:szCs w:val="28"/>
          <w:rtl/>
        </w:rPr>
        <w:t>،</w:t>
      </w:r>
      <w:r w:rsidRPr="00812BC8">
        <w:t xml:space="preserve"> </w:t>
      </w:r>
      <w:r w:rsidRPr="00812BC8">
        <w:rPr>
          <w:rtl/>
        </w:rPr>
        <w:t xml:space="preserve">أو </w:t>
      </w:r>
      <w:r w:rsidRPr="00812BC8">
        <w:t>Asana</w:t>
      </w:r>
    </w:p>
    <w:p w:rsidR="00697EE7" w:rsidRPr="00812BC8" w:rsidRDefault="00697EE7" w:rsidP="00140525">
      <w:r w:rsidRPr="00812BC8">
        <w:rPr>
          <w:rtl/>
        </w:rPr>
        <w:t xml:space="preserve">  - شج</w:t>
      </w:r>
      <w:r>
        <w:rPr>
          <w:rFonts w:hint="cs"/>
          <w:rtl/>
        </w:rPr>
        <w:t>ّ</w:t>
      </w:r>
      <w:r w:rsidRPr="00812BC8">
        <w:rPr>
          <w:rtl/>
        </w:rPr>
        <w:t>ع الاجتماعات المنتظمة التي تسمح بمشاركة الأفكار والملاحظات.</w:t>
      </w:r>
    </w:p>
    <w:p w:rsidR="00697EE7" w:rsidRDefault="00697EE7" w:rsidP="00140525">
      <w:pPr>
        <w:rPr>
          <w:rtl/>
        </w:rPr>
      </w:pPr>
      <w:r w:rsidRPr="00812BC8">
        <w:rPr>
          <w:rtl/>
        </w:rPr>
        <w:t xml:space="preserve">  - عزز قيم الشمولية بحيث يشعر كل عضو بأن صوته مسموع ومساهمته ذات قيمة.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B44931E" wp14:editId="30CC9BD9">
                <wp:extent cx="5731510" cy="892088"/>
                <wp:effectExtent l="0" t="0" r="2540" b="22860"/>
                <wp:docPr id="11621823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2606808" name="مجموعة 47"/>
                        <wpg:cNvGrpSpPr/>
                        <wpg:grpSpPr>
                          <a:xfrm>
                            <a:off x="0" y="0"/>
                            <a:ext cx="5731510" cy="895351"/>
                            <a:chOff x="0" y="0"/>
                            <a:chExt cx="5878196" cy="918845"/>
                          </a:xfrm>
                        </wpg:grpSpPr>
                        <wpg:grpSp>
                          <wpg:cNvPr id="1313878565" name="مجموعة 48"/>
                          <wpg:cNvGrpSpPr/>
                          <wpg:grpSpPr>
                            <a:xfrm>
                              <a:off x="0" y="0"/>
                              <a:ext cx="5878196" cy="918845"/>
                              <a:chOff x="0" y="0"/>
                              <a:chExt cx="6240348" cy="919070"/>
                            </a:xfrm>
                          </wpg:grpSpPr>
                          <wpg:grpSp>
                            <wpg:cNvPr id="1091603999" name="مجموعة 49"/>
                            <wpg:cNvGrpSpPr/>
                            <wpg:grpSpPr>
                              <a:xfrm>
                                <a:off x="0" y="169208"/>
                                <a:ext cx="5433072" cy="580613"/>
                                <a:chOff x="0" y="169208"/>
                                <a:chExt cx="5433072" cy="580613"/>
                              </a:xfrm>
                            </wpg:grpSpPr>
                            <wps:wsp>
                              <wps:cNvPr id="18651755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28666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8856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5632622" name="مربع نص 41"/>
                          <wps:cNvSpPr txBox="1"/>
                          <wps:spPr>
                            <a:xfrm>
                              <a:off x="204466" y="257055"/>
                              <a:ext cx="4615801" cy="387740"/>
                            </a:xfrm>
                            <a:prstGeom prst="rect">
                              <a:avLst/>
                            </a:prstGeom>
                            <a:noFill/>
                          </wps:spPr>
                          <wps:txbx>
                            <w:txbxContent>
                              <w:p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تزويد الفريق بالأدوات الرقمية المناسبة</w:t>
                                </w:r>
                              </w:p>
                            </w:txbxContent>
                          </wps:txbx>
                          <wps:bodyPr wrap="square" rtlCol="1">
                            <a:spAutoFit/>
                          </wps:bodyPr>
                        </wps:wsp>
                      </wpg:grpSp>
                      <pic:pic xmlns:pic="http://schemas.openxmlformats.org/drawingml/2006/picture">
                        <pic:nvPicPr>
                          <pic:cNvPr id="209922523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44931E" id="_x0000_s19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EN6kgcAAPk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">
                <v:group id="مجموعة 47" o:spid="_x0000_s19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">
                  <v:group id="مجموعة 48" o:spid="_x0000_s19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">
                    <v:group id="مجموعة 49" o:spid="_x0000_s19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">
                      <v:shape id="شكل حر 50" o:spid="_x0000_s19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" fillcolor="#a5a5a5 [2092]" stroked="f" strokeweight="1pt">
                        <v:stroke joinstyle="miter"/>
                      </v:roundrect>
                    </v:group>
                    <v:oval id="شكل بيضاوي 52" o:spid="_x0000_s19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" filled="f" strokecolor="#168489" strokeweight="1pt">
                      <v:stroke joinstyle="miter"/>
                    </v:oval>
                  </v:group>
                  <v:shape id="مربع نص 41" o:spid="_x0000_s192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" filled="f" stroked="f">
                    <v:textbox style="mso-fit-shape-to-text:t">
                      <w:txbxContent>
                        <w:p w14:paraId="4E7C8A07" w14:textId="77777777"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تزويد الفريق بالأدوات الرقمية المناسبة</w:t>
                          </w:r>
                        </w:p>
                      </w:txbxContent>
                    </v:textbox>
                  </v:shape>
                </v:group>
                <v:shape id="صورة 54" o:spid="_x0000_s19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">
                  <v:imagedata r:id="rId85" o:title=""/>
                </v:shape>
                <w10:anchorlock/>
              </v:group>
            </w:pict>
          </mc:Fallback>
        </mc:AlternateContent>
      </w:r>
    </w:p>
    <w:p w:rsidR="00697EE7" w:rsidRPr="00812BC8" w:rsidRDefault="00697EE7" w:rsidP="00140525">
      <w:r w:rsidRPr="00812BC8">
        <w:rPr>
          <w:rtl/>
        </w:rPr>
        <w:t xml:space="preserve">  - قم بتوفير الأدوات والتقنيات التي تدعم العمل الرقمي، مثل برامج إدارة المشاريع، التحليلات الرقمية، وأدوات الأتمتة.</w:t>
      </w:r>
    </w:p>
    <w:p w:rsidR="00697EE7" w:rsidRPr="00812BC8" w:rsidRDefault="00697EE7" w:rsidP="00140525">
      <w:r w:rsidRPr="00812BC8">
        <w:rPr>
          <w:rtl/>
        </w:rPr>
        <w:t xml:space="preserve">  - درّب الفريق على استخدام هذه الأدوات بكفاءة لضمان تحقيق أقصى استفادة منها.</w:t>
      </w:r>
    </w:p>
    <w:p w:rsidR="00697EE7" w:rsidRDefault="00697EE7" w:rsidP="00140525">
      <w:pPr>
        <w:rPr>
          <w:rtl/>
        </w:rPr>
      </w:pPr>
      <w:r w:rsidRPr="00812BC8">
        <w:rPr>
          <w:rtl/>
        </w:rPr>
        <w:t xml:space="preserve">  - استمر في تقييم الأدوات الرقمية وتحديثها لتتناسب مع متطلبات العمل.</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483A548" wp14:editId="39687FA4">
                <wp:extent cx="5731510" cy="892088"/>
                <wp:effectExtent l="0" t="0" r="2540" b="22860"/>
                <wp:docPr id="2854605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59382579" name="مجموعة 47"/>
                        <wpg:cNvGrpSpPr/>
                        <wpg:grpSpPr>
                          <a:xfrm>
                            <a:off x="0" y="0"/>
                            <a:ext cx="5731510" cy="895351"/>
                            <a:chOff x="0" y="0"/>
                            <a:chExt cx="5878196" cy="918845"/>
                          </a:xfrm>
                        </wpg:grpSpPr>
                        <wpg:grpSp>
                          <wpg:cNvPr id="1105200561" name="مجموعة 48"/>
                          <wpg:cNvGrpSpPr/>
                          <wpg:grpSpPr>
                            <a:xfrm>
                              <a:off x="0" y="0"/>
                              <a:ext cx="5878196" cy="918845"/>
                              <a:chOff x="0" y="0"/>
                              <a:chExt cx="6240348" cy="919070"/>
                            </a:xfrm>
                          </wpg:grpSpPr>
                          <wpg:grpSp>
                            <wpg:cNvPr id="1558305547" name="مجموعة 49"/>
                            <wpg:cNvGrpSpPr/>
                            <wpg:grpSpPr>
                              <a:xfrm>
                                <a:off x="0" y="169208"/>
                                <a:ext cx="5433072" cy="580613"/>
                                <a:chOff x="0" y="169208"/>
                                <a:chExt cx="5433072" cy="580613"/>
                              </a:xfrm>
                            </wpg:grpSpPr>
                            <wps:wsp>
                              <wps:cNvPr id="20879311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67556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2596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9999503" name="مربع نص 41"/>
                          <wps:cNvSpPr txBox="1"/>
                          <wps:spPr>
                            <a:xfrm>
                              <a:off x="204466" y="257055"/>
                              <a:ext cx="4615801" cy="387740"/>
                            </a:xfrm>
                            <a:prstGeom prst="rect">
                              <a:avLst/>
                            </a:prstGeom>
                            <a:noFill/>
                          </wps:spPr>
                          <wps:txbx>
                            <w:txbxContent>
                              <w:p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بناء الثقة والشفافية</w:t>
                                </w:r>
                              </w:p>
                            </w:txbxContent>
                          </wps:txbx>
                          <wps:bodyPr wrap="square" rtlCol="1">
                            <a:spAutoFit/>
                          </wps:bodyPr>
                        </wps:wsp>
                      </wpg:grpSp>
                      <pic:pic xmlns:pic="http://schemas.openxmlformats.org/drawingml/2006/picture">
                        <pic:nvPicPr>
                          <pic:cNvPr id="93094916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83A548" id="_x0000_s19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6PBxm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9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">
                  <v:group id="مجموعة 48" o:spid="_x0000_s19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">
                    <v:group id="مجموعة 49" o:spid="_x0000_s19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">
                      <v:shape id="شكل حر 50" o:spid="_x0000_s19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" fillcolor="#a5a5a5 [2092]" stroked="f" strokeweight="1pt">
                        <v:stroke joinstyle="miter"/>
                      </v:roundrect>
                    </v:group>
                    <v:oval id="شكل بيضاوي 52" o:spid="_x0000_s19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" filled="f" strokecolor="#168489" strokeweight="1pt">
                      <v:stroke joinstyle="miter"/>
                    </v:oval>
                  </v:group>
                  <v:shape id="مربع نص 41" o:spid="_x0000_s193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" filled="f" stroked="f">
                    <v:textbox style="mso-fit-shape-to-text:t">
                      <w:txbxContent>
                        <w:p w14:paraId="0604F424" w14:textId="77777777"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بناء الثقة والشفافية</w:t>
                          </w:r>
                        </w:p>
                      </w:txbxContent>
                    </v:textbox>
                  </v:shape>
                </v:group>
                <v:shape id="صورة 54" o:spid="_x0000_s19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 xml:space="preserve">  - كن قائدا</w:t>
      </w:r>
      <w:r>
        <w:rPr>
          <w:rFonts w:hint="cs"/>
          <w:rtl/>
        </w:rPr>
        <w:t>ً</w:t>
      </w:r>
      <w:r w:rsidRPr="00812BC8">
        <w:rPr>
          <w:rtl/>
        </w:rPr>
        <w:t xml:space="preserve"> صادقا</w:t>
      </w:r>
      <w:r>
        <w:rPr>
          <w:rFonts w:hint="cs"/>
          <w:rtl/>
        </w:rPr>
        <w:t>ً</w:t>
      </w:r>
      <w:r w:rsidRPr="00812BC8">
        <w:rPr>
          <w:rtl/>
        </w:rPr>
        <w:t xml:space="preserve"> وشفافا</w:t>
      </w:r>
      <w:r>
        <w:rPr>
          <w:rFonts w:hint="cs"/>
          <w:rtl/>
        </w:rPr>
        <w:t>ً</w:t>
      </w:r>
      <w:r w:rsidRPr="00812BC8">
        <w:rPr>
          <w:rtl/>
        </w:rPr>
        <w:t xml:space="preserve"> مع الفريق حول التحديات الرقمية التي تواجه المؤسسة.</w:t>
      </w:r>
    </w:p>
    <w:p w:rsidR="00697EE7" w:rsidRPr="00812BC8" w:rsidRDefault="00697EE7" w:rsidP="00140525">
      <w:r w:rsidRPr="00812BC8">
        <w:rPr>
          <w:rtl/>
        </w:rPr>
        <w:t xml:space="preserve">  - شج</w:t>
      </w:r>
      <w:r>
        <w:rPr>
          <w:rFonts w:hint="cs"/>
          <w:rtl/>
        </w:rPr>
        <w:t>ّ</w:t>
      </w:r>
      <w:r w:rsidRPr="00812BC8">
        <w:rPr>
          <w:rtl/>
        </w:rPr>
        <w:t>ع أعضاء الفريق على طرح أفكارهم ومخاوفهم دون الخوف من الانتقاد.</w:t>
      </w:r>
    </w:p>
    <w:p w:rsidR="00697EE7" w:rsidRDefault="00697EE7" w:rsidP="00140525">
      <w:pPr>
        <w:rPr>
          <w:rtl/>
        </w:rPr>
      </w:pPr>
      <w:r w:rsidRPr="00812BC8">
        <w:rPr>
          <w:rtl/>
        </w:rPr>
        <w:t xml:space="preserve">  - قد</w:t>
      </w:r>
      <w:r>
        <w:rPr>
          <w:rFonts w:hint="cs"/>
          <w:rtl/>
        </w:rPr>
        <w:t>ّ</w:t>
      </w:r>
      <w:r w:rsidRPr="00812BC8">
        <w:rPr>
          <w:rtl/>
        </w:rPr>
        <w:t>م تغذية راجعة بنّاءة تساعد الفريق على تحسين أدائه.</w:t>
      </w:r>
    </w:p>
    <w:p w:rsidR="00140525" w:rsidRPr="00812BC8" w:rsidRDefault="00140525" w:rsidP="00140525">
      <w:r w:rsidRPr="002A078C">
        <w:rPr>
          <w:rFonts w:ascii="Sakkal Majalla" w:hAnsi="Sakkal Majalla"/>
          <w:noProof/>
          <w:sz w:val="34"/>
        </w:rPr>
        <mc:AlternateContent>
          <mc:Choice Requires="wpg">
            <w:drawing>
              <wp:inline distT="0" distB="0" distL="0" distR="0" wp14:anchorId="78F5912A" wp14:editId="7FCEE93F">
                <wp:extent cx="5731510" cy="892088"/>
                <wp:effectExtent l="0" t="0" r="2540" b="22860"/>
                <wp:docPr id="426561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63583797" name="مجموعة 47"/>
                        <wpg:cNvGrpSpPr/>
                        <wpg:grpSpPr>
                          <a:xfrm>
                            <a:off x="0" y="0"/>
                            <a:ext cx="5731510" cy="895351"/>
                            <a:chOff x="0" y="0"/>
                            <a:chExt cx="5878196" cy="918845"/>
                          </a:xfrm>
                        </wpg:grpSpPr>
                        <wpg:grpSp>
                          <wpg:cNvPr id="1920091885" name="مجموعة 48"/>
                          <wpg:cNvGrpSpPr/>
                          <wpg:grpSpPr>
                            <a:xfrm>
                              <a:off x="0" y="0"/>
                              <a:ext cx="5878196" cy="918845"/>
                              <a:chOff x="0" y="0"/>
                              <a:chExt cx="6240348" cy="919070"/>
                            </a:xfrm>
                          </wpg:grpSpPr>
                          <wpg:grpSp>
                            <wpg:cNvPr id="837732351" name="مجموعة 49"/>
                            <wpg:cNvGrpSpPr/>
                            <wpg:grpSpPr>
                              <a:xfrm>
                                <a:off x="0" y="169208"/>
                                <a:ext cx="5433072" cy="580613"/>
                                <a:chOff x="0" y="169208"/>
                                <a:chExt cx="5433072" cy="580613"/>
                              </a:xfrm>
                            </wpg:grpSpPr>
                            <wps:wsp>
                              <wps:cNvPr id="21460853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0327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006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0718779" name="مربع نص 41"/>
                          <wps:cNvSpPr txBox="1"/>
                          <wps:spPr>
                            <a:xfrm>
                              <a:off x="204466" y="257055"/>
                              <a:ext cx="4615801" cy="387740"/>
                            </a:xfrm>
                            <a:prstGeom prst="rect">
                              <a:avLst/>
                            </a:prstGeom>
                            <a:noFill/>
                          </wps:spPr>
                          <wps:txbx>
                            <w:txbxContent>
                              <w:p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تحفيز الابتكار والإبداع</w:t>
                                </w:r>
                              </w:p>
                            </w:txbxContent>
                          </wps:txbx>
                          <wps:bodyPr wrap="square" rtlCol="1">
                            <a:spAutoFit/>
                          </wps:bodyPr>
                        </wps:wsp>
                      </wpg:grpSp>
                      <pic:pic xmlns:pic="http://schemas.openxmlformats.org/drawingml/2006/picture">
                        <pic:nvPicPr>
                          <pic:cNvPr id="444722187"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F5912A" id="_x0000_s19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NWAlwcAAPk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TNWA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9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">
                  <v:group id="مجموعة 48" o:spid="_x0000_s19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">
                    <v:group id="مجموعة 49" o:spid="_x0000_s19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">
                      <v:shape id="شكل حر 50" o:spid="_x0000_s19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" fillcolor="#a5a5a5 [2092]" stroked="f" strokeweight="1pt">
                        <v:stroke joinstyle="miter"/>
                      </v:roundrect>
                    </v:group>
                    <v:oval id="شكل بيضاوي 52" o:spid="_x0000_s19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" filled="f" strokecolor="#168489" strokeweight="1pt">
                      <v:stroke joinstyle="miter"/>
                    </v:oval>
                  </v:group>
                  <v:shape id="مربع نص 41" o:spid="_x0000_s194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" filled="f" stroked="f">
                    <v:textbox style="mso-fit-shape-to-text:t">
                      <w:txbxContent>
                        <w:p w14:paraId="0E5DA47C" w14:textId="77777777" w:rsidR="00140525" w:rsidRDefault="00D2475E"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تحفيز الابتكار والإبداع</w:t>
                          </w:r>
                        </w:p>
                      </w:txbxContent>
                    </v:textbox>
                  </v:shape>
                </v:group>
                <v:shape id="صورة 54" o:spid="_x0000_s19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">
                  <v:imagedata r:id="rId85" o:title=""/>
                </v:shape>
                <w10:anchorlock/>
              </v:group>
            </w:pict>
          </mc:Fallback>
        </mc:AlternateContent>
      </w:r>
    </w:p>
    <w:p w:rsidR="00697EE7" w:rsidRPr="00812BC8" w:rsidRDefault="00697EE7" w:rsidP="00140525">
      <w:r w:rsidRPr="00812BC8">
        <w:rPr>
          <w:rtl/>
        </w:rPr>
        <w:t xml:space="preserve">  - شج</w:t>
      </w:r>
      <w:r>
        <w:rPr>
          <w:rFonts w:hint="cs"/>
          <w:rtl/>
        </w:rPr>
        <w:t>ّ</w:t>
      </w:r>
      <w:r w:rsidRPr="00812BC8">
        <w:rPr>
          <w:rtl/>
        </w:rPr>
        <w:t>ع أعضاء الفريق على التفكير خارج الصندوق وتقديم حلول جديدة للتحديات الرقمية.</w:t>
      </w:r>
    </w:p>
    <w:p w:rsidR="00697EE7" w:rsidRPr="00812BC8" w:rsidRDefault="00697EE7" w:rsidP="00140525">
      <w:r w:rsidRPr="00812BC8">
        <w:rPr>
          <w:rtl/>
        </w:rPr>
        <w:t xml:space="preserve">  - وف</w:t>
      </w:r>
      <w:r>
        <w:rPr>
          <w:rFonts w:hint="cs"/>
          <w:rtl/>
        </w:rPr>
        <w:t>ّ</w:t>
      </w:r>
      <w:r w:rsidRPr="00812BC8">
        <w:rPr>
          <w:rtl/>
        </w:rPr>
        <w:t>ر بيئة عمل آمنة تسمح بالتجريب والتعل</w:t>
      </w:r>
      <w:r>
        <w:rPr>
          <w:rFonts w:hint="cs"/>
          <w:rtl/>
        </w:rPr>
        <w:t>ّ</w:t>
      </w:r>
      <w:r w:rsidRPr="00812BC8">
        <w:rPr>
          <w:rtl/>
        </w:rPr>
        <w:t>م من الأخطاء.</w:t>
      </w:r>
    </w:p>
    <w:p w:rsidR="00697EE7" w:rsidRPr="00812BC8" w:rsidRDefault="00697EE7" w:rsidP="00140525">
      <w:r w:rsidRPr="00812BC8">
        <w:rPr>
          <w:rtl/>
        </w:rPr>
        <w:t xml:space="preserve">  - قد</w:t>
      </w:r>
      <w:r>
        <w:rPr>
          <w:rFonts w:hint="cs"/>
          <w:rtl/>
        </w:rPr>
        <w:t>ّ</w:t>
      </w:r>
      <w:r w:rsidRPr="00812BC8">
        <w:rPr>
          <w:rtl/>
        </w:rPr>
        <w:t>م مكافآت أو تقديرا</w:t>
      </w:r>
      <w:r>
        <w:rPr>
          <w:rFonts w:hint="cs"/>
          <w:rtl/>
        </w:rPr>
        <w:t>ً</w:t>
      </w:r>
      <w:r w:rsidRPr="00812BC8">
        <w:rPr>
          <w:rtl/>
        </w:rPr>
        <w:t xml:space="preserve"> للأفكار الإبداعية التي تُسهم في تحقيق التغيير الرقمي.</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D2475E" w:rsidRPr="00611798" w:rsidTr="00446CE9">
        <w:tc>
          <w:tcPr>
            <w:tcW w:w="1963" w:type="dxa"/>
            <w:tcBorders>
              <w:right w:val="single" w:sz="36" w:space="0" w:color="168489"/>
            </w:tcBorders>
            <w:shd w:val="clear" w:color="auto" w:fill="F2F2F2" w:themeFill="background1" w:themeFillShade="F2"/>
            <w:vAlign w:val="center"/>
          </w:tcPr>
          <w:p w:rsidR="00D2475E" w:rsidRPr="00611798" w:rsidRDefault="00D2475E" w:rsidP="00446CE9">
            <w:pPr>
              <w:pageBreakBefore/>
              <w:jc w:val="center"/>
              <w:rPr>
                <w:b/>
                <w:rtl/>
              </w:rPr>
            </w:pPr>
            <w:r w:rsidRPr="00611798">
              <w:rPr>
                <w:b/>
                <w:noProof/>
                <w:rtl/>
              </w:rPr>
              <w:lastRenderedPageBreak/>
              <w:drawing>
                <wp:inline distT="0" distB="0" distL="0" distR="0" wp14:anchorId="3FD712CB" wp14:editId="38F8C7CB">
                  <wp:extent cx="563984" cy="563914"/>
                  <wp:effectExtent l="0" t="0" r="7620" b="7620"/>
                  <wp:docPr id="1176988177" name="Picture 117698817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D2475E" w:rsidRPr="00611798" w:rsidRDefault="00D2475E" w:rsidP="00446CE9">
            <w:pPr>
              <w:jc w:val="center"/>
              <w:rPr>
                <w:rFonts w:ascii="Adobe Arabic" w:hAnsi="Adobe Arabic" w:cs="Adobe Arabic"/>
                <w:color w:val="168489"/>
                <w:sz w:val="40"/>
                <w:szCs w:val="44"/>
                <w:rtl/>
                <w:lang w:bidi="ar-SY"/>
              </w:rPr>
            </w:pPr>
            <w:r w:rsidRPr="00D2475E">
              <w:rPr>
                <w:rFonts w:ascii="Adobe Arabic" w:hAnsi="Adobe Arabic" w:cs="Adobe Arabic"/>
                <w:b/>
                <w:bCs/>
                <w:color w:val="168489"/>
                <w:sz w:val="40"/>
                <w:szCs w:val="44"/>
                <w:rtl/>
                <w:lang w:bidi="ar-SY"/>
              </w:rPr>
              <w:t>ما هي أبرز التحديات التي تواجه بناء فرق ديناميكية للتغيير الرقمي وكيف يمكن التغلّب عليها؟</w:t>
            </w:r>
          </w:p>
        </w:tc>
      </w:tr>
      <w:tr w:rsidR="00D2475E" w:rsidRPr="00611798" w:rsidTr="00446CE9">
        <w:tc>
          <w:tcPr>
            <w:tcW w:w="1963" w:type="dxa"/>
            <w:tcBorders>
              <w:right w:val="single" w:sz="36" w:space="0" w:color="168489"/>
            </w:tcBorders>
            <w:shd w:val="clear" w:color="auto" w:fill="F2F2F2" w:themeFill="background1" w:themeFillShade="F2"/>
            <w:vAlign w:val="center"/>
          </w:tcPr>
          <w:p w:rsidR="00D2475E" w:rsidRPr="00611798" w:rsidRDefault="00D2475E" w:rsidP="00446CE9">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D2475E" w:rsidRPr="00611798" w:rsidRDefault="00D2475E" w:rsidP="00446CE9">
            <w:pPr>
              <w:rPr>
                <w:b/>
                <w:rtl/>
              </w:rPr>
            </w:pPr>
          </w:p>
        </w:tc>
      </w:tr>
      <w:tr w:rsidR="00D2475E" w:rsidRPr="00611798" w:rsidTr="00446CE9">
        <w:tc>
          <w:tcPr>
            <w:tcW w:w="9206" w:type="dxa"/>
            <w:gridSpan w:val="2"/>
          </w:tcPr>
          <w:p w:rsidR="00D2475E" w:rsidRPr="00611798" w:rsidRDefault="00D2475E" w:rsidP="00446CE9"/>
          <w:p w:rsidR="00D2475E" w:rsidRPr="00611798" w:rsidRDefault="00F221DB" w:rsidP="00446CE9">
            <w:pPr>
              <w:rPr>
                <w:color w:val="C00000"/>
              </w:rPr>
            </w:pPr>
            <w:hyperlink r:id="rId178" w:history="1">
              <w:r w:rsidR="00D2475E" w:rsidRPr="00F221DB">
                <w:rPr>
                  <w:rStyle w:val="Hyperlink"/>
                  <w:rFonts w:hint="cs"/>
                  <w:rtl/>
                </w:rPr>
                <w:t>الحل:</w:t>
              </w:r>
            </w:hyperlink>
          </w:p>
          <w:p w:rsidR="006E4E47" w:rsidRPr="006E4E47" w:rsidRDefault="006E4E47" w:rsidP="006E4E47">
            <w:pPr>
              <w:rPr>
                <w:color w:val="168489"/>
              </w:rPr>
            </w:pPr>
            <w:r w:rsidRPr="006E4E47">
              <w:rPr>
                <w:color w:val="168489"/>
                <w:rtl/>
              </w:rPr>
              <w:t>1. مقاومة التغيير</w:t>
            </w:r>
          </w:p>
          <w:p w:rsidR="006E4E47" w:rsidRPr="00EB643A" w:rsidRDefault="006E4E47" w:rsidP="006E4E47">
            <w:r w:rsidRPr="006E4E47">
              <w:rPr>
                <w:color w:val="C00000"/>
                <w:rtl/>
              </w:rPr>
              <w:t xml:space="preserve">- الحل: </w:t>
            </w:r>
            <w:r w:rsidRPr="00EB643A">
              <w:rPr>
                <w:rtl/>
              </w:rPr>
              <w:t>توفير التوعية والتدريب حول أهمية التغيير الرقمي وفوائده.</w:t>
            </w:r>
          </w:p>
          <w:p w:rsidR="006E4E47" w:rsidRPr="006E4E47" w:rsidRDefault="006E4E47" w:rsidP="006E4E47">
            <w:pPr>
              <w:rPr>
                <w:color w:val="168489"/>
              </w:rPr>
            </w:pPr>
            <w:r w:rsidRPr="006E4E47">
              <w:rPr>
                <w:color w:val="168489"/>
                <w:rtl/>
              </w:rPr>
              <w:t xml:space="preserve"> 2. نقص المهارات الرقمية</w:t>
            </w:r>
          </w:p>
          <w:p w:rsidR="006E4E47" w:rsidRPr="00EB643A" w:rsidRDefault="006E4E47" w:rsidP="006E4E47">
            <w:r w:rsidRPr="006E4E47">
              <w:rPr>
                <w:color w:val="C00000"/>
                <w:rtl/>
              </w:rPr>
              <w:t>- الحل:</w:t>
            </w:r>
            <w:r w:rsidRPr="00EB643A">
              <w:rPr>
                <w:rtl/>
              </w:rPr>
              <w:t xml:space="preserve"> استثمار الوقت والموارد في تدريب الموظفين وتطوير مهاراتهم الرقمية.</w:t>
            </w:r>
          </w:p>
          <w:p w:rsidR="006E4E47" w:rsidRPr="006E4E47" w:rsidRDefault="006E4E47" w:rsidP="006E4E47">
            <w:pPr>
              <w:rPr>
                <w:color w:val="168489"/>
              </w:rPr>
            </w:pPr>
            <w:r w:rsidRPr="006E4E47">
              <w:rPr>
                <w:color w:val="168489"/>
                <w:rtl/>
              </w:rPr>
              <w:t xml:space="preserve"> 3. ضعف التواصل</w:t>
            </w:r>
          </w:p>
          <w:p w:rsidR="006E4E47" w:rsidRPr="00EB643A" w:rsidRDefault="006E4E47" w:rsidP="006E4E47">
            <w:r w:rsidRPr="006E4E47">
              <w:rPr>
                <w:color w:val="C00000"/>
                <w:rtl/>
              </w:rPr>
              <w:t xml:space="preserve">- الحل: </w:t>
            </w:r>
            <w:r w:rsidRPr="00EB643A">
              <w:rPr>
                <w:rtl/>
              </w:rPr>
              <w:t>استخدام أدوات فعالة للتواصل وتوفير قنوات مفتوحة لتبادل المعلومات.</w:t>
            </w:r>
          </w:p>
          <w:p w:rsidR="006E4E47" w:rsidRPr="006E4E47" w:rsidRDefault="006E4E47" w:rsidP="006E4E47">
            <w:pPr>
              <w:rPr>
                <w:color w:val="168489"/>
              </w:rPr>
            </w:pPr>
            <w:r w:rsidRPr="006E4E47">
              <w:rPr>
                <w:color w:val="168489"/>
                <w:rtl/>
              </w:rPr>
              <w:t xml:space="preserve"> 4. تباين مستويات التحفيز</w:t>
            </w:r>
          </w:p>
          <w:p w:rsidR="006E4E47" w:rsidRPr="00EB643A" w:rsidRDefault="006E4E47" w:rsidP="006E4E47">
            <w:r w:rsidRPr="006E4E47">
              <w:rPr>
                <w:color w:val="C00000"/>
                <w:rtl/>
              </w:rPr>
              <w:t xml:space="preserve">- الحل: </w:t>
            </w:r>
            <w:r w:rsidRPr="00EB643A">
              <w:rPr>
                <w:rtl/>
              </w:rPr>
              <w:t>تقديم مكافآت معنوية ومادية لتحفيز الموظفين وتشجيعهم على المشاركة.</w:t>
            </w:r>
          </w:p>
          <w:p w:rsidR="00D2475E" w:rsidRPr="00611798" w:rsidRDefault="00D2475E" w:rsidP="00446CE9">
            <w:pPr>
              <w:rPr>
                <w:b/>
                <w:bCs/>
              </w:rPr>
            </w:pPr>
          </w:p>
          <w:p w:rsidR="00D2475E" w:rsidRPr="00611798" w:rsidRDefault="00D2475E" w:rsidP="00446CE9">
            <w:pPr>
              <w:rPr>
                <w:b/>
                <w:bCs/>
                <w:lang w:val="en-GB"/>
              </w:rPr>
            </w:pPr>
          </w:p>
        </w:tc>
      </w:tr>
    </w:tbl>
    <w:p w:rsidR="00D2475E" w:rsidRPr="00611798" w:rsidRDefault="00D2475E" w:rsidP="00D2475E"/>
    <w:p w:rsidR="00D2475E" w:rsidRPr="00611798" w:rsidRDefault="00D2475E" w:rsidP="00D2475E"/>
    <w:p w:rsidR="00D2475E" w:rsidRPr="00611798" w:rsidRDefault="00D2475E" w:rsidP="00D2475E">
      <w:pPr>
        <w:jc w:val="center"/>
        <w:rPr>
          <w:rtl/>
        </w:rPr>
      </w:pPr>
      <w:r w:rsidRPr="00611798">
        <w:rPr>
          <w:noProof/>
        </w:rPr>
        <w:drawing>
          <wp:inline distT="0" distB="0" distL="0" distR="0" wp14:anchorId="3B158C9D" wp14:editId="44C04305">
            <wp:extent cx="1501775" cy="1397000"/>
            <wp:effectExtent l="0" t="0" r="0" b="0"/>
            <wp:docPr id="976833723"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D2475E" w:rsidRDefault="00D2475E" w:rsidP="00D2475E"/>
    <w:p w:rsidR="00697EE7" w:rsidRDefault="00A019AD" w:rsidP="006E4E47">
      <w:pPr>
        <w:keepNext/>
        <w:rPr>
          <w:rtl/>
        </w:rPr>
      </w:pPr>
      <w:r w:rsidRPr="002A078C">
        <w:rPr>
          <w:rFonts w:ascii="Sakkal Majalla" w:hAnsi="Sakkal Majalla"/>
          <w:noProof/>
          <w:color w:val="002060"/>
          <w:sz w:val="34"/>
        </w:rPr>
        <w:lastRenderedPageBreak/>
        <mc:AlternateContent>
          <mc:Choice Requires="wpg">
            <w:drawing>
              <wp:inline distT="0" distB="0" distL="0" distR="0" wp14:anchorId="1ED7E472" wp14:editId="353A7263">
                <wp:extent cx="5731510" cy="895350"/>
                <wp:effectExtent l="0" t="0" r="21590" b="19050"/>
                <wp:docPr id="53229535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4015405"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26738435" name="مجموعة 39"/>
                        <wpg:cNvGrpSpPr/>
                        <wpg:grpSpPr>
                          <a:xfrm>
                            <a:off x="0" y="0"/>
                            <a:ext cx="5731510" cy="895350"/>
                            <a:chOff x="0" y="0"/>
                            <a:chExt cx="5878196" cy="918845"/>
                          </a:xfrm>
                        </wpg:grpSpPr>
                        <wpg:grpSp>
                          <wpg:cNvPr id="1549941946" name="مجموعة 40"/>
                          <wpg:cNvGrpSpPr/>
                          <wpg:grpSpPr>
                            <a:xfrm>
                              <a:off x="0" y="0"/>
                              <a:ext cx="5878196" cy="918845"/>
                              <a:chOff x="0" y="0"/>
                              <a:chExt cx="6240348" cy="919070"/>
                            </a:xfrm>
                          </wpg:grpSpPr>
                          <wpg:grpSp>
                            <wpg:cNvPr id="1278746464" name="مجموعة 41"/>
                            <wpg:cNvGrpSpPr/>
                            <wpg:grpSpPr>
                              <a:xfrm>
                                <a:off x="0" y="169208"/>
                                <a:ext cx="5433072" cy="580613"/>
                                <a:chOff x="0" y="169208"/>
                                <a:chExt cx="5433072" cy="580613"/>
                              </a:xfrm>
                            </wpg:grpSpPr>
                            <wps:wsp>
                              <wps:cNvPr id="202327425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6699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61123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3812763" name="مربع نص 41"/>
                          <wps:cNvSpPr txBox="1"/>
                          <wps:spPr>
                            <a:xfrm>
                              <a:off x="204484" y="257055"/>
                              <a:ext cx="4616071" cy="387740"/>
                            </a:xfrm>
                            <a:prstGeom prst="rect">
                              <a:avLst/>
                            </a:prstGeom>
                            <a:noFill/>
                          </wps:spPr>
                          <wps:txbx>
                            <w:txbxContent>
                              <w:p w:rsidR="00A019AD" w:rsidRDefault="006E4E47" w:rsidP="00A019AD">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كيف تكون المايسترو الفذ لقيادة التغيير في التحول الرقمي؟</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D7E472" id="_x0000_s194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iKCh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94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">
                  <v:imagedata r:id="rId59" o:title=""/>
                </v:shape>
                <v:group id="مجموعة 39" o:spid="_x0000_s19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">
                  <v:group id="مجموعة 40" o:spid="_x0000_s19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">
                    <v:group id="مجموعة 41" o:spid="_x0000_s19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">
                      <v:shape id="شكل حر 42" o:spid="_x0000_s19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" fillcolor="#168489" stroked="f" strokeweight="1pt">
                        <v:stroke joinstyle="miter"/>
                      </v:roundrect>
                    </v:group>
                    <v:oval id="شكل بيضاوي 44" o:spid="_x0000_s19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" filled="f" strokecolor="#a5a5a5 [2092]" strokeweight="1pt">
                      <v:stroke joinstyle="miter"/>
                    </v:oval>
                  </v:group>
                  <v:shape id="مربع نص 41" o:spid="_x0000_s195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" filled="f" stroked="f">
                    <v:textbox style="mso-fit-shape-to-text:t">
                      <w:txbxContent>
                        <w:p w14:paraId="61C1BB97" w14:textId="77777777" w:rsidR="00A019AD" w:rsidRDefault="006E4E47" w:rsidP="00A019AD">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كيف تكون المايسترو الفذ لقيادة التغيير في التحول الرقمي؟</w:t>
                          </w:r>
                        </w:p>
                      </w:txbxContent>
                    </v:textbox>
                  </v:shape>
                </v:group>
                <w10:anchorlock/>
              </v:group>
            </w:pict>
          </mc:Fallback>
        </mc:AlternateContent>
      </w:r>
    </w:p>
    <w:p w:rsidR="00697EE7" w:rsidRPr="00812BC8" w:rsidRDefault="00697EE7" w:rsidP="00140525">
      <w:r w:rsidRPr="00812BC8">
        <w:rPr>
          <w:rtl/>
        </w:rPr>
        <w:t>في عصر التحول الرقمي، القيادة ليست مجرد مهمة إدارية، بل هي فن يتطلب مهارة واتقانا</w:t>
      </w:r>
      <w:r>
        <w:rPr>
          <w:rFonts w:hint="cs"/>
          <w:rtl/>
        </w:rPr>
        <w:t>ً</w:t>
      </w:r>
      <w:r w:rsidRPr="00812BC8">
        <w:rPr>
          <w:rtl/>
        </w:rPr>
        <w:t xml:space="preserve"> لإدارة الأفراد، العمليات، والتقنيات بشكل متناغم، كما يفعل </w:t>
      </w:r>
      <w:r>
        <w:rPr>
          <w:rFonts w:hint="cs"/>
          <w:rtl/>
        </w:rPr>
        <w:t>ال</w:t>
      </w:r>
      <w:r w:rsidRPr="00812BC8">
        <w:rPr>
          <w:rtl/>
        </w:rPr>
        <w:t xml:space="preserve">مايسترو يقود </w:t>
      </w:r>
      <w:r>
        <w:rPr>
          <w:rFonts w:hint="cs"/>
          <w:rtl/>
        </w:rPr>
        <w:t>ال</w:t>
      </w:r>
      <w:r w:rsidRPr="00812BC8">
        <w:rPr>
          <w:rtl/>
        </w:rPr>
        <w:t>أوركسترا. التحول الرقمي هو عملية معقدة تجمع بين التكنولوجيا، الثقافة التنظيمية، واستراتيجيات العمل، مما يجعل دور القائد حاسما</w:t>
      </w:r>
      <w:r>
        <w:rPr>
          <w:rFonts w:hint="cs"/>
          <w:rtl/>
        </w:rPr>
        <w:t>ً</w:t>
      </w:r>
      <w:r w:rsidRPr="00812BC8">
        <w:rPr>
          <w:rtl/>
        </w:rPr>
        <w:t xml:space="preserve"> لنجاح هذا التغيير. لتكون "المايسترو الفذ" في قيادة التحول الرقمي، عليك أن تمتلك رؤية ملهمة، مهارات قيادية استثنائية، وقدرة على خلق انسجام بين جميع عناصر المؤسسة لتحقيق النجاح.</w:t>
      </w:r>
    </w:p>
    <w:p w:rsidR="00697EE7" w:rsidRPr="006E4E47" w:rsidRDefault="00F221DB" w:rsidP="00140525">
      <w:pPr>
        <w:rPr>
          <w:b/>
          <w:bCs/>
          <w:color w:val="168489"/>
        </w:rPr>
      </w:pPr>
      <w:hyperlink r:id="rId179" w:history="1">
        <w:r w:rsidR="00697EE7" w:rsidRPr="00F221DB">
          <w:rPr>
            <w:rStyle w:val="Hyperlink"/>
            <w:b/>
            <w:bCs/>
            <w:rtl/>
          </w:rPr>
          <w:t xml:space="preserve"> ما معنى القيادة مثل المايسترو؟</w:t>
        </w:r>
      </w:hyperlink>
    </w:p>
    <w:p w:rsidR="00697EE7" w:rsidRPr="00812BC8" w:rsidRDefault="00697EE7" w:rsidP="00140525">
      <w:r w:rsidRPr="00812BC8">
        <w:rPr>
          <w:rtl/>
        </w:rPr>
        <w:t>- كما يقود المايسترو الأوركسترا بتناغم، يجب أن يقود قائد التحول الرقمي فريقه بمهارة، بحيث تتكامل رؤية المؤسسة التقنية مع الأفراد والعمليات.</w:t>
      </w:r>
    </w:p>
    <w:p w:rsidR="00697EE7" w:rsidRPr="00812BC8" w:rsidRDefault="00697EE7" w:rsidP="00140525">
      <w:r w:rsidRPr="00812BC8">
        <w:rPr>
          <w:rtl/>
        </w:rPr>
        <w:t>- المايسترو لا يعزف الموسيقى بنفسه، ولكنه يوجّه العازفين لتحقيق عمل متناغم ومؤثر. كذلك، القائد لا ينفذ كل التغييرات بنفسه، ولكنه ينسق بين الفرق المختلفة لتحقيق رؤية التحول الرقمي.</w:t>
      </w:r>
    </w:p>
    <w:p w:rsidR="00697EE7" w:rsidRDefault="00697EE7" w:rsidP="00140525">
      <w:pPr>
        <w:rPr>
          <w:b/>
          <w:bCs/>
          <w:color w:val="168489"/>
          <w:rtl/>
        </w:rPr>
      </w:pPr>
      <w:r w:rsidRPr="006E4E47">
        <w:rPr>
          <w:b/>
          <w:bCs/>
          <w:color w:val="168489"/>
          <w:rtl/>
        </w:rPr>
        <w:t>كيف تصبح المايسترو الفذ في قيادة التحول الرقمي؟</w:t>
      </w:r>
    </w:p>
    <w:p w:rsidR="006E4E47" w:rsidRPr="006E4E47" w:rsidRDefault="006E4E47" w:rsidP="006E4E47">
      <w:pPr>
        <w:rPr>
          <w:b/>
          <w:bCs/>
          <w:color w:val="168489"/>
          <w:rtl/>
        </w:rPr>
      </w:pPr>
      <w:r w:rsidRPr="006E4E47">
        <w:rPr>
          <w:b/>
          <w:bCs/>
          <w:noProof/>
          <w:color w:val="168489"/>
        </w:rPr>
        <mc:AlternateContent>
          <mc:Choice Requires="wpg">
            <w:drawing>
              <wp:inline distT="0" distB="0" distL="0" distR="0" wp14:anchorId="188F1C9B" wp14:editId="45491DD5">
                <wp:extent cx="5706110" cy="2517265"/>
                <wp:effectExtent l="0" t="0" r="0" b="0"/>
                <wp:docPr id="191" name="مجموعة 6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60A9EE3-7AA4-4DFF-A767-DC8A253C53C6}"/>
                    </a:ext>
                  </a:extLst>
                </wp:docPr>
                <wp:cNvGraphicFramePr/>
                <a:graphic xmlns:a="http://schemas.openxmlformats.org/drawingml/2006/main">
                  <a:graphicData uri="http://schemas.microsoft.com/office/word/2010/wordprocessingGroup">
                    <wpg:wgp>
                      <wpg:cNvGrpSpPr/>
                      <wpg:grpSpPr>
                        <a:xfrm>
                          <a:off x="0" y="0"/>
                          <a:ext cx="5706110" cy="2517265"/>
                          <a:chOff x="0" y="0"/>
                          <a:chExt cx="9975506" cy="4400541"/>
                        </a:xfrm>
                      </wpg:grpSpPr>
                      <wps:wsp>
                        <wps:cNvPr id="119341964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8A962E-C32A-47FA-8363-F87E5A7D764A}"/>
                            </a:ext>
                          </a:extLst>
                        </wps:cNvPr>
                        <wps:cNvSpPr/>
                        <wps:spPr>
                          <a:xfrm>
                            <a:off x="3932762" y="1407910"/>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2664128" name="Graphic 35" descr="Lights O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7652ED-4768-449C-AA81-C96D8CB40C81}"/>
                              </a:ext>
                            </a:extLst>
                          </pic:cNvPr>
                          <pic:cNvPicPr>
                            <a:picLocks noChangeAspect="1"/>
                          </pic:cNvPicPr>
                        </pic:nvPicPr>
                        <pic:blipFill>
                          <a:blip r:embed="rId18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1"/>
                              </a:ext>
                            </a:extLst>
                          </a:blip>
                          <a:stretch>
                            <a:fillRect/>
                          </a:stretch>
                        </pic:blipFill>
                        <pic:spPr>
                          <a:xfrm>
                            <a:off x="4284420" y="1759566"/>
                            <a:ext cx="1314332" cy="1314332"/>
                          </a:xfrm>
                          <a:prstGeom prst="rect">
                            <a:avLst/>
                          </a:prstGeom>
                        </pic:spPr>
                      </pic:pic>
                      <wps:wsp>
                        <wps:cNvPr id="203191745" name="Freeform: Shape 2031917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F6ACAF-26C6-428C-9693-B7AE7CBE59A8}"/>
                            </a:ext>
                          </a:extLst>
                        </wps:cNvPr>
                        <wps:cNvSpPr/>
                        <wps:spPr>
                          <a:xfrm>
                            <a:off x="4355547" y="718281"/>
                            <a:ext cx="1172037" cy="792227"/>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1923530010" name="Freeform: Shape 19235300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9A9B39-885A-4EE8-B249-8E7896D819D0}"/>
                            </a:ext>
                          </a:extLst>
                        </wps:cNvPr>
                        <wps:cNvSpPr/>
                        <wps:spPr>
                          <a:xfrm>
                            <a:off x="3375872" y="1033163"/>
                            <a:ext cx="1056448" cy="1106665"/>
                          </a:xfrm>
                          <a:custGeom>
                            <a:avLst/>
                            <a:gdLst>
                              <a:gd name="connsiteX0" fmla="*/ 108087 w 1056448"/>
                              <a:gd name="connsiteY0" fmla="*/ 501751 h 1106665"/>
                              <a:gd name="connsiteX1" fmla="*/ 116199 w 1056448"/>
                              <a:gd name="connsiteY1" fmla="*/ 527884 h 1106665"/>
                              <a:gd name="connsiteX2" fmla="*/ 366172 w 1056448"/>
                              <a:gd name="connsiteY2" fmla="*/ 693577 h 1106665"/>
                              <a:gd name="connsiteX3" fmla="*/ 397090 w 1056448"/>
                              <a:gd name="connsiteY3" fmla="*/ 690460 h 1106665"/>
                              <a:gd name="connsiteX4" fmla="*/ 444677 w 1056448"/>
                              <a:gd name="connsiteY4" fmla="*/ 688698 h 1106665"/>
                              <a:gd name="connsiteX5" fmla="*/ 501342 w 1056448"/>
                              <a:gd name="connsiteY5" fmla="*/ 673066 h 1106665"/>
                              <a:gd name="connsiteX6" fmla="*/ 540332 w 1056448"/>
                              <a:gd name="connsiteY6" fmla="*/ 708797 h 1106665"/>
                              <a:gd name="connsiteX7" fmla="*/ 623166 w 1056448"/>
                              <a:gd name="connsiteY7" fmla="*/ 728291 h 1106665"/>
                              <a:gd name="connsiteX8" fmla="*/ 757986 w 1056448"/>
                              <a:gd name="connsiteY8" fmla="*/ 944357 h 1106665"/>
                              <a:gd name="connsiteX9" fmla="*/ 753132 w 1056448"/>
                              <a:gd name="connsiteY9" fmla="*/ 967109 h 1106665"/>
                              <a:gd name="connsiteX10" fmla="*/ 537043 w 1056448"/>
                              <a:gd name="connsiteY10" fmla="*/ 1101940 h 1106665"/>
                              <a:gd name="connsiteX11" fmla="*/ 204037 w 1056448"/>
                              <a:gd name="connsiteY11" fmla="*/ 1025592 h 1106665"/>
                              <a:gd name="connsiteX12" fmla="*/ 25320 w 1056448"/>
                              <a:gd name="connsiteY12" fmla="*/ 653572 h 1106665"/>
                              <a:gd name="connsiteX13" fmla="*/ 663564 w 1056448"/>
                              <a:gd name="connsiteY13" fmla="*/ 14 h 1106665"/>
                              <a:gd name="connsiteX14" fmla="*/ 899331 w 1056448"/>
                              <a:gd name="connsiteY14" fmla="*/ 149979 h 1106665"/>
                              <a:gd name="connsiteX15" fmla="*/ 1039058 w 1056448"/>
                              <a:gd name="connsiteY15" fmla="*/ 439135 h 1106665"/>
                              <a:gd name="connsiteX16" fmla="*/ 956172 w 1056448"/>
                              <a:gd name="connsiteY16" fmla="*/ 679582 h 1106665"/>
                              <a:gd name="connsiteX17" fmla="*/ 952936 w 1056448"/>
                              <a:gd name="connsiteY17" fmla="*/ 681211 h 1106665"/>
                              <a:gd name="connsiteX18" fmla="*/ 712524 w 1056448"/>
                              <a:gd name="connsiteY18" fmla="*/ 596718 h 1106665"/>
                              <a:gd name="connsiteX19" fmla="*/ 681677 w 1056448"/>
                              <a:gd name="connsiteY19" fmla="*/ 533348 h 1106665"/>
                              <a:gd name="connsiteX20" fmla="*/ 637780 w 1056448"/>
                              <a:gd name="connsiteY20" fmla="*/ 502505 h 1106665"/>
                              <a:gd name="connsiteX21" fmla="*/ 640429 w 1056448"/>
                              <a:gd name="connsiteY21" fmla="*/ 444022 h 1106665"/>
                              <a:gd name="connsiteX22" fmla="*/ 637101 w 1056448"/>
                              <a:gd name="connsiteY22" fmla="*/ 425897 h 1106665"/>
                              <a:gd name="connsiteX23" fmla="*/ 637465 w 1056448"/>
                              <a:gd name="connsiteY23" fmla="*/ 422284 h 1106665"/>
                              <a:gd name="connsiteX24" fmla="*/ 420847 w 1056448"/>
                              <a:gd name="connsiteY24" fmla="*/ 156503 h 1106665"/>
                              <a:gd name="connsiteX25" fmla="*/ 390529 w 1056448"/>
                              <a:gd name="connsiteY25" fmla="*/ 153446 h 1106665"/>
                              <a:gd name="connsiteX26" fmla="*/ 498053 w 1056448"/>
                              <a:gd name="connsiteY26" fmla="*/ 57395 h 1106665"/>
                              <a:gd name="connsiteX27" fmla="*/ 663564 w 1056448"/>
                              <a:gd name="connsiteY27" fmla="*/ 14 h 1106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56448" h="1106665">
                                <a:moveTo>
                                  <a:pt x="108087" y="501751"/>
                                </a:moveTo>
                                <a:lnTo>
                                  <a:pt x="116199" y="527884"/>
                                </a:lnTo>
                                <a:cubicBezTo>
                                  <a:pt x="157383" y="625255"/>
                                  <a:pt x="253799" y="693577"/>
                                  <a:pt x="366172" y="693577"/>
                                </a:cubicBezTo>
                                <a:lnTo>
                                  <a:pt x="397090" y="690460"/>
                                </a:lnTo>
                                <a:lnTo>
                                  <a:pt x="444677" y="688698"/>
                                </a:lnTo>
                                <a:cubicBezTo>
                                  <a:pt x="464374" y="685650"/>
                                  <a:pt x="483465" y="680370"/>
                                  <a:pt x="501342" y="673066"/>
                                </a:cubicBezTo>
                                <a:cubicBezTo>
                                  <a:pt x="506196" y="690931"/>
                                  <a:pt x="520810" y="703909"/>
                                  <a:pt x="540332" y="708797"/>
                                </a:cubicBezTo>
                                <a:lnTo>
                                  <a:pt x="623166" y="728291"/>
                                </a:lnTo>
                                <a:cubicBezTo>
                                  <a:pt x="718996" y="751043"/>
                                  <a:pt x="780743" y="846885"/>
                                  <a:pt x="757986" y="944357"/>
                                </a:cubicBezTo>
                                <a:lnTo>
                                  <a:pt x="753132" y="967109"/>
                                </a:lnTo>
                                <a:cubicBezTo>
                                  <a:pt x="730375" y="1062951"/>
                                  <a:pt x="634544" y="1124692"/>
                                  <a:pt x="537043" y="1101940"/>
                                </a:cubicBezTo>
                                <a:lnTo>
                                  <a:pt x="204037" y="1025592"/>
                                </a:lnTo>
                                <a:cubicBezTo>
                                  <a:pt x="39987" y="986603"/>
                                  <a:pt x="-46136" y="806268"/>
                                  <a:pt x="25320" y="653572"/>
                                </a:cubicBezTo>
                                <a:close/>
                                <a:moveTo>
                                  <a:pt x="663564" y="14"/>
                                </a:moveTo>
                                <a:cubicBezTo>
                                  <a:pt x="759705" y="981"/>
                                  <a:pt x="853628" y="54544"/>
                                  <a:pt x="899331" y="149979"/>
                                </a:cubicBezTo>
                                <a:lnTo>
                                  <a:pt x="1039058" y="439135"/>
                                </a:lnTo>
                                <a:cubicBezTo>
                                  <a:pt x="1081284" y="528515"/>
                                  <a:pt x="1043912" y="637336"/>
                                  <a:pt x="956172" y="679582"/>
                                </a:cubicBezTo>
                                <a:lnTo>
                                  <a:pt x="952936" y="681211"/>
                                </a:lnTo>
                                <a:cubicBezTo>
                                  <a:pt x="863577" y="723404"/>
                                  <a:pt x="756368" y="686044"/>
                                  <a:pt x="712524" y="596718"/>
                                </a:cubicBezTo>
                                <a:lnTo>
                                  <a:pt x="681677" y="533348"/>
                                </a:lnTo>
                                <a:cubicBezTo>
                                  <a:pt x="671916" y="515483"/>
                                  <a:pt x="655683" y="504134"/>
                                  <a:pt x="637780" y="502505"/>
                                </a:cubicBezTo>
                                <a:cubicBezTo>
                                  <a:pt x="641042" y="483011"/>
                                  <a:pt x="641852" y="463516"/>
                                  <a:pt x="640429" y="444022"/>
                                </a:cubicBezTo>
                                <a:lnTo>
                                  <a:pt x="637101" y="425897"/>
                                </a:lnTo>
                                <a:lnTo>
                                  <a:pt x="637465" y="422284"/>
                                </a:lnTo>
                                <a:cubicBezTo>
                                  <a:pt x="637465" y="291182"/>
                                  <a:pt x="544471" y="181800"/>
                                  <a:pt x="420847" y="156503"/>
                                </a:cubicBezTo>
                                <a:lnTo>
                                  <a:pt x="390529" y="153446"/>
                                </a:lnTo>
                                <a:lnTo>
                                  <a:pt x="498053" y="57395"/>
                                </a:lnTo>
                                <a:cubicBezTo>
                                  <a:pt x="547397" y="17789"/>
                                  <a:pt x="605880" y="-566"/>
                                  <a:pt x="663564" y="14"/>
                                </a:cubicBezTo>
                                <a:close/>
                              </a:path>
                            </a:pathLst>
                          </a:custGeom>
                          <a:solidFill>
                            <a:srgbClr val="FFD366"/>
                          </a:solidFill>
                          <a:ln w="12700">
                            <a:miter lim="400000"/>
                          </a:ln>
                        </wps:spPr>
                        <wps:bodyPr wrap="square" lIns="38100" tIns="38100" rIns="38100" bIns="38100" anchor="ctr">
                          <a:noAutofit/>
                        </wps:bodyPr>
                      </wps:wsp>
                      <wps:wsp>
                        <wps:cNvPr id="963899997" name="Freeform: Shape 9638999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1C4BC9-0D86-4875-8F15-F73274DE69D1}"/>
                            </a:ext>
                          </a:extLst>
                        </wps:cNvPr>
                        <wps:cNvSpPr/>
                        <wps:spPr>
                          <a:xfrm>
                            <a:off x="3230863" y="2161599"/>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244321094" name="Freeform: Shape 2443210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164F2E-F404-4A5B-A7CF-8AC1345E1CF9}"/>
                            </a:ext>
                          </a:extLst>
                        </wps:cNvPr>
                        <wps:cNvSpPr/>
                        <wps:spPr>
                          <a:xfrm>
                            <a:off x="3779404" y="3102075"/>
                            <a:ext cx="1097006" cy="987837"/>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324149239" name="Freeform: Shape 3241492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81062A-6574-41CB-BA85-4CAB5CF1935C}"/>
                            </a:ext>
                          </a:extLst>
                        </wps:cNvPr>
                        <wps:cNvSpPr/>
                        <wps:spPr>
                          <a:xfrm>
                            <a:off x="5458512" y="1044749"/>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216298462" name="Freeform: Shape 12162984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F3E187-2EBB-4EB1-A8A9-52744042999E}"/>
                            </a:ext>
                          </a:extLst>
                        </wps:cNvPr>
                        <wps:cNvSpPr/>
                        <wps:spPr>
                          <a:xfrm>
                            <a:off x="5750926" y="2160484"/>
                            <a:ext cx="898330" cy="1149805"/>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1434283311" name="Freeform: Shape 14342833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102E55-A59C-40DD-89D7-5D06F13CEEA6}"/>
                            </a:ext>
                          </a:extLst>
                        </wps:cNvPr>
                        <wps:cNvSpPr/>
                        <wps:spPr>
                          <a:xfrm>
                            <a:off x="4999422" y="3106918"/>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559063063" name="TextBox 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5B1A4B-E3A3-43DD-B305-CA9BD50948DB}"/>
                            </a:ext>
                          </a:extLst>
                        </wps:cNvPr>
                        <wps:cNvSpPr txBox="1"/>
                        <wps:spPr>
                          <a:xfrm>
                            <a:off x="7334142" y="988560"/>
                            <a:ext cx="2293500" cy="660492"/>
                          </a:xfrm>
                          <a:prstGeom prst="rect">
                            <a:avLst/>
                          </a:prstGeom>
                          <a:noFill/>
                        </wps:spPr>
                        <wps:txbx>
                          <w:txbxContent>
                            <w:p w:rsidR="006E4E47" w:rsidRDefault="006E4E47"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قائداً استراتيجياً</w:t>
                              </w:r>
                            </w:p>
                          </w:txbxContent>
                        </wps:txbx>
                        <wps:bodyPr wrap="square" lIns="0" rIns="0" rtlCol="0" anchor="b">
                          <a:spAutoFit/>
                        </wps:bodyPr>
                      </wps:wsp>
                      <wps:wsp>
                        <wps:cNvPr id="894606863" name="TextBox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903648-4F5B-4FE4-913A-8E91FBED837D}"/>
                            </a:ext>
                          </a:extLst>
                        </wps:cNvPr>
                        <wps:cNvSpPr txBox="1"/>
                        <wps:spPr>
                          <a:xfrm>
                            <a:off x="5883155" y="0"/>
                            <a:ext cx="3480215" cy="660493"/>
                          </a:xfrm>
                          <a:prstGeom prst="rect">
                            <a:avLst/>
                          </a:prstGeom>
                          <a:noFill/>
                        </wps:spPr>
                        <wps:txbx>
                          <w:txbxContent>
                            <w:p w:rsidR="006E4E47" w:rsidRDefault="006E4E47"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امتلك رؤية ملهمة للتحول الرقمي</w:t>
                              </w:r>
                            </w:p>
                          </w:txbxContent>
                        </wps:txbx>
                        <wps:bodyPr wrap="square" lIns="0" rIns="0" rtlCol="0" anchor="b">
                          <a:spAutoFit/>
                        </wps:bodyPr>
                      </wps:wsp>
                      <wps:wsp>
                        <wps:cNvPr id="506753096" name="TextBox 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1F6F74-B0CC-451E-9872-F1AAD871AF4C}"/>
                            </a:ext>
                          </a:extLst>
                        </wps:cNvPr>
                        <wps:cNvSpPr txBox="1"/>
                        <wps:spPr>
                          <a:xfrm>
                            <a:off x="7009714" y="2111401"/>
                            <a:ext cx="2965792" cy="774208"/>
                          </a:xfrm>
                          <a:prstGeom prst="rect">
                            <a:avLst/>
                          </a:prstGeom>
                          <a:noFill/>
                        </wps:spPr>
                        <wps:txbx>
                          <w:txbxContent>
                            <w:p w:rsidR="006E4E47" w:rsidRDefault="006E4E47"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عزّز روح التعاون والانسجام</w:t>
                              </w:r>
                            </w:p>
                          </w:txbxContent>
                        </wps:txbx>
                        <wps:bodyPr wrap="square" lIns="0" rIns="0" rtlCol="0" anchor="b">
                          <a:noAutofit/>
                        </wps:bodyPr>
                      </wps:wsp>
                      <wps:wsp>
                        <wps:cNvPr id="23314070" name="TextBox 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1B8620-AF32-40B1-A993-CDE6DC38B800}"/>
                            </a:ext>
                          </a:extLst>
                        </wps:cNvPr>
                        <wps:cNvSpPr txBox="1"/>
                        <wps:spPr>
                          <a:xfrm>
                            <a:off x="0" y="1800745"/>
                            <a:ext cx="2925157" cy="660492"/>
                          </a:xfrm>
                          <a:prstGeom prst="rect">
                            <a:avLst/>
                          </a:prstGeom>
                          <a:noFill/>
                        </wps:spPr>
                        <wps:txbx>
                          <w:txbxContent>
                            <w:p w:rsidR="006E4E47" w:rsidRDefault="006E4E47"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قدوةً للتحول الرقمي</w:t>
                              </w:r>
                            </w:p>
                          </w:txbxContent>
                        </wps:txbx>
                        <wps:bodyPr wrap="square" lIns="0" rIns="0" rtlCol="0" anchor="b">
                          <a:spAutoFit/>
                        </wps:bodyPr>
                      </wps:wsp>
                      <wps:wsp>
                        <wps:cNvPr id="826417907" name="TextBox 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1E6D1EA-35DF-4021-9BD4-4FCF0AA75293}"/>
                            </a:ext>
                          </a:extLst>
                        </wps:cNvPr>
                        <wps:cNvSpPr txBox="1"/>
                        <wps:spPr>
                          <a:xfrm>
                            <a:off x="224128" y="148576"/>
                            <a:ext cx="2924047" cy="660492"/>
                          </a:xfrm>
                          <a:prstGeom prst="rect">
                            <a:avLst/>
                          </a:prstGeom>
                          <a:noFill/>
                        </wps:spPr>
                        <wps:txbx>
                          <w:txbxContent>
                            <w:p w:rsidR="006E4E47" w:rsidRDefault="006E4E47"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ركّز على العميل كأولوية</w:t>
                              </w:r>
                            </w:p>
                          </w:txbxContent>
                        </wps:txbx>
                        <wps:bodyPr wrap="square" lIns="0" rIns="0" rtlCol="0" anchor="b">
                          <a:spAutoFit/>
                        </wps:bodyPr>
                      </wps:wsp>
                      <wps:wsp>
                        <wps:cNvPr id="1903517602" name="TextBox 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D1842F-1A2D-425F-80F1-B036D9B1A5CB}"/>
                            </a:ext>
                          </a:extLst>
                        </wps:cNvPr>
                        <wps:cNvSpPr txBox="1"/>
                        <wps:spPr>
                          <a:xfrm>
                            <a:off x="65985" y="3484306"/>
                            <a:ext cx="2925157" cy="660492"/>
                          </a:xfrm>
                          <a:prstGeom prst="rect">
                            <a:avLst/>
                          </a:prstGeom>
                          <a:noFill/>
                        </wps:spPr>
                        <wps:txbx>
                          <w:txbxContent>
                            <w:p w:rsidR="006E4E47" w:rsidRDefault="006E4E47"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استثمر في تطوير المهارات</w:t>
                              </w:r>
                            </w:p>
                          </w:txbxContent>
                        </wps:txbx>
                        <wps:bodyPr wrap="square" lIns="0" rIns="0" rtlCol="0" anchor="b">
                          <a:spAutoFit/>
                        </wps:bodyPr>
                      </wps:wsp>
                      <wps:wsp>
                        <wps:cNvPr id="1944934323" name="TextBox 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EDE07C-6F21-4942-BD26-C9E980DE6A47}"/>
                            </a:ext>
                          </a:extLst>
                        </wps:cNvPr>
                        <wps:cNvSpPr txBox="1"/>
                        <wps:spPr>
                          <a:xfrm>
                            <a:off x="6679995" y="3740049"/>
                            <a:ext cx="3107216" cy="660492"/>
                          </a:xfrm>
                          <a:prstGeom prst="rect">
                            <a:avLst/>
                          </a:prstGeom>
                          <a:noFill/>
                        </wps:spPr>
                        <wps:txbx>
                          <w:txbxContent>
                            <w:p w:rsidR="006E4E47" w:rsidRDefault="006E4E47" w:rsidP="006E4E47">
                              <w:pPr>
                                <w:jc w:val="center"/>
                                <w:rPr>
                                  <w:rFonts w:ascii="Adobe Arabic" w:eastAsia="GE Dinar Two Medium" w:hAnsi="Adobe Arabic" w:cs="Adobe Arabic"/>
                                  <w:b/>
                                  <w:bCs/>
                                  <w:color w:val="A0C9CA"/>
                                  <w:kern w:val="24"/>
                                  <w:sz w:val="36"/>
                                  <w:szCs w:val="36"/>
                                  <w:lang w:bidi="ar-SY"/>
                                </w:rPr>
                              </w:pPr>
                              <w:r w:rsidRPr="006E4E47">
                                <w:rPr>
                                  <w:rFonts w:ascii="Adobe Arabic" w:eastAsia="GE Dinar Two Medium" w:hAnsi="Adobe Arabic" w:cs="Adobe Arabic"/>
                                  <w:b/>
                                  <w:bCs/>
                                  <w:color w:val="A0C9CA"/>
                                  <w:kern w:val="24"/>
                                  <w:sz w:val="36"/>
                                  <w:szCs w:val="36"/>
                                  <w:rtl/>
                                  <w:lang w:bidi="ar-SY"/>
                                </w:rPr>
                                <w:t>طوّر ثقافة التغيير</w:t>
                              </w:r>
                            </w:p>
                          </w:txbxContent>
                        </wps:txbx>
                        <wps:bodyPr wrap="square" lIns="0" rIns="0" rtlCol="0" anchor="b">
                          <a:spAutoFit/>
                        </wps:bodyPr>
                      </wps:wsp>
                      <wps:wsp>
                        <wps:cNvPr id="137478337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1ADD81-B4DA-4E20-B705-565A1012AC82}"/>
                            </a:ext>
                          </a:extLst>
                        </wps:cNvPr>
                        <wps:cNvSpPr/>
                        <wps:spPr>
                          <a:xfrm>
                            <a:off x="4670293" y="588278"/>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1632267666"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07FA56-9994-43C8-8111-A1F6FFBCC6E0}"/>
                            </a:ext>
                          </a:extLst>
                        </wps:cNvPr>
                        <wps:cNvSpPr/>
                        <wps:spPr>
                          <a:xfrm>
                            <a:off x="3470751" y="1184153"/>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wps:txbx>
                        <wps:bodyPr lIns="38100" tIns="38100" rIns="38100" bIns="38100" anchor="ctr"/>
                      </wps:wsp>
                      <wps:wsp>
                        <wps:cNvPr id="861945083"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4A839B-FD68-48B3-B301-1A6573D000BC}"/>
                            </a:ext>
                          </a:extLst>
                        </wps:cNvPr>
                        <wps:cNvSpPr/>
                        <wps:spPr>
                          <a:xfrm>
                            <a:off x="3182129" y="2504235"/>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554166372"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0AF7069-C17C-4852-96DA-81BFDBC1E9EF}"/>
                            </a:ext>
                          </a:extLst>
                        </wps:cNvPr>
                        <wps:cNvSpPr/>
                        <wps:spPr>
                          <a:xfrm>
                            <a:off x="4004243" y="3538728"/>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116488769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2F0182-6A8F-4779-97AF-F7D4B3EAA23B}"/>
                            </a:ext>
                          </a:extLst>
                        </wps:cNvPr>
                        <wps:cNvSpPr/>
                        <wps:spPr>
                          <a:xfrm>
                            <a:off x="6173297" y="2504235"/>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1314039384"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F47D6F-102F-48AD-85DB-F76CFB6EE44D}"/>
                            </a:ext>
                          </a:extLst>
                        </wps:cNvPr>
                        <wps:cNvSpPr/>
                        <wps:spPr>
                          <a:xfrm>
                            <a:off x="5340569" y="3538728"/>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073244332"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3E379D-E7AF-487D-B78F-94832CA321BA}"/>
                            </a:ext>
                          </a:extLst>
                        </wps:cNvPr>
                        <wps:cNvSpPr/>
                        <wps:spPr>
                          <a:xfrm>
                            <a:off x="5885648" y="1190977"/>
                            <a:ext cx="542586" cy="542586"/>
                          </a:xfrm>
                          <a:prstGeom prst="ellipse">
                            <a:avLst/>
                          </a:prstGeom>
                          <a:solidFill>
                            <a:schemeClr val="tx1">
                              <a:lumMod val="75000"/>
                              <a:lumOff val="25000"/>
                            </a:schemeClr>
                          </a:solidFill>
                          <a:ln w="12700">
                            <a:miter lim="400000"/>
                          </a:ln>
                        </wps:spPr>
                        <wps:txbx>
                          <w:txbxContent>
                            <w:p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88F1C9B" id="مجموعة 61" o:spid="_x0000_s1953" style="width:449.3pt;height:198.2pt;mso-position-horizontal-relative:char;mso-position-vertical-relative:line" coordsize="99755,44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">
                <v:oval id="Circle" o:spid="_x0000_s1954" style="position:absolute;left:39327;top:14079;width:20177;height:20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" fillcolor="white [3212]" stroked="f" strokeweight="1pt">
                  <v:stroke miterlimit="4" joinstyle="miter"/>
                  <v:shadow on="t" color="black" opacity="26214f" origin="-.5,-.5" offset=".74836mm,.74836mm"/>
                  <v:textbox inset="3pt,3pt,3pt,3pt"/>
                </v:oval>
                <v:shape id="Graphic 35" o:spid="_x0000_s1955" type="#_x0000_t75" alt="Lights On" style="position:absolute;left:42844;top:17595;width:13143;height:1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">
                  <v:imagedata r:id="rId182" o:title="Lights On"/>
                </v:shape>
                <v:shape id="Freeform: Shape 203191745" o:spid="_x0000_s1956" style="position:absolute;left:43555;top:7182;width:11720;height:7923;visibility:visible;mso-wrap-style:square;v-text-anchor:middle" coordsize="1172037,79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700;479498,466191;508733,526303;424250,766751;406380,774854;165935,690396;26262,399597;203314,27582;811950,0;970114,27582;1145526,396356;1005852,685496;765407,769992;754041,763511;669557,523062;698793,462950;690649,402838;740427,368321;754386,352502;777873,333123;857333,141290;836014,35691" o:connectangles="0,0,0,0,0,0,0,0,0,0,0,0,0,0,0,0,0,0,0,0,0,0,0,0,0,0,0,0"/>
                </v:shape>
                <v:shape id="Freeform: Shape 1923530010" o:spid="_x0000_s1957" style="position:absolute;left:33758;top:10331;width:10565;height:11067;visibility:visible;mso-wrap-style:square;v-text-anchor:middle" coordsize="1056448,1106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" path="m108087,501751r8112,26133c157383,625255,253799,693577,366172,693577r30918,-3117l444677,688698v19697,-3048,38788,-8328,56665,-15632c506196,690931,520810,703909,540332,708797r82834,19494c718996,751043,780743,846885,757986,944357r-4854,22752c730375,1062951,634544,1124692,537043,1101940l204037,1025592c39987,986603,-46136,806268,25320,653572l108087,501751xm663564,14v96141,967,190064,54530,235767,149965l1039058,439135v42226,89380,4854,198201,-82886,240447l952936,681211v-89359,42193,-196568,4833,-240412,-84493l681677,533348v-9761,-17865,-25994,-29214,-43897,-30843c641042,483011,641852,463516,640429,444022r-3328,-18125l637465,422284v,-131102,-92994,-240484,-216618,-265781l390529,153446,498053,57395c547397,17789,605880,-566,663564,14xe" fillcolor="#ffd366" stroked="f" strokeweight="1pt">
                  <v:stroke miterlimit="4" joinstyle="miter"/>
                  <v:path arrowok="t" o:connecttype="custom" o:connectlocs="108087,501751;116199,527884;366172,693577;397090,690460;444677,688698;501342,673066;540332,708797;623166,728291;757986,944357;753132,967109;537043,1101940;204037,1025592;25320,653572;663564,14;899331,149979;1039058,439135;956172,679582;952936,681211;712524,596718;681677,533348;637780,502505;640429,444022;637101,425897;637465,422284;420847,156503;390529,153446;498053,57395;663564,14" o:connectangles="0,0,0,0,0,0,0,0,0,0,0,0,0,0,0,0,0,0,0,0,0,0,0,0,0,0,0,0"/>
                </v:shape>
                <v:shape id="Freeform: Shape 963899997" o:spid="_x0000_s1958" style="position:absolute;left:32308;top:21615;width:8970;height:11487;visibility:visible;mso-wrap-style:square;v-text-anchor:middle" coordsize="896960,11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Freeform: Shape 244321094" o:spid="_x0000_s1959" style="position:absolute;left:37794;top:31020;width:10970;height:9879;visibility:visible;mso-wrap-style:square;v-text-anchor:middle" coordsize="1097006,987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6,216014;919901,216014;1096982,396367;1096982,724531;773697,981200;633232,940822;647814,932907;767424,707946;746105,602347;735451,582718;730429,566535;702193,518193;731445,469453;731445,396367;911776,216014;488987,1197;609617,68202;617742,77941;588491,331380;531613,376890;512164,428860;446958,439828;441932,442117;441456,442165;224838,707946;229032,749547;97875,656266;99500,243638;356209,38939;488987,1197" o:connectangles="0,0,0,0,0,0,0,0,0,0,0,0,0,0,0,0,0,0,0,0,0,0,0,0,0,0,0,0,0,0"/>
                </v:shape>
                <v:shape id="Freeform: Shape 324149239" o:spid="_x0000_s1960" style="position:absolute;left:54585;top:10447;width:10555;height:11018;visibility:visible;mso-wrap-style:square;v-text-anchor:middle" coordsize="1055530,11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shape id="Freeform: Shape 1216298462" o:spid="_x0000_s1961" style="position:absolute;left:57509;top:21604;width:8983;height:11498;visibility:visible;mso-wrap-style:square;v-text-anchor:middle" coordsize="898330,1149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4;360593,630510;410955,640276;429452,695709;442563,717010;443691,720644;693664,886337;748339,880826;783644,869866;724515,1007370;324858,1091861;68186,887163;38975,633746;53559,615917;174198,548872;632799,5;895089,260123;898330,265006;888929,427370;885497,423211;693664,343751;588065,365071;558731,380992;519015,398827;469463,438815;409335,412809;337864,429049;121831,294249;256671,78195;571807,6706;632799,5" o:connectangles="0,0,0,0,0,0,0,0,0,0,0,0,0,0,0,0,0,0,0,0,0,0,0,0,0,0,0,0,0,0,0,0"/>
                </v:shape>
                <v:shape id="Freeform: Shape 1434283311" o:spid="_x0000_s1962" style="position:absolute;left:49994;top:31069;width:10969;height:9829;visibility:visible;mso-wrap-style:square;v-text-anchor:middle" coordsize="1096955,982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shape id="TextBox 25" o:spid="_x0000_s1963" type="#_x0000_t202" style="position:absolute;left:73341;top:9885;width:22935;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" filled="f" stroked="f">
                  <v:textbox style="mso-fit-shape-to-text:t" inset="0,,0">
                    <w:txbxContent>
                      <w:p w14:paraId="08CA5DE8" w14:textId="77777777" w:rsidR="006E4E47" w:rsidRDefault="006E4E47"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قائداً استراتيجياً</w:t>
                        </w:r>
                      </w:p>
                    </w:txbxContent>
                  </v:textbox>
                </v:shape>
                <v:shape id="TextBox 28" o:spid="_x0000_s1964" type="#_x0000_t202" style="position:absolute;left:58831;width:34802;height:66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" filled="f" stroked="f">
                  <v:textbox style="mso-fit-shape-to-text:t" inset="0,,0">
                    <w:txbxContent>
                      <w:p w14:paraId="3A5B8498" w14:textId="77777777" w:rsidR="006E4E47" w:rsidRDefault="006E4E47"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امتلك رؤية ملهمة للتحول الرقمي</w:t>
                        </w:r>
                      </w:p>
                    </w:txbxContent>
                  </v:textbox>
                </v:shape>
                <v:shape id="TextBox 31" o:spid="_x0000_s1965" type="#_x0000_t202" style="position:absolute;left:70097;top:21114;width:29658;height:774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" filled="f" stroked="f">
                  <v:textbox inset="0,,0">
                    <w:txbxContent>
                      <w:p w14:paraId="1DED80DE" w14:textId="77777777" w:rsidR="006E4E47" w:rsidRDefault="006E4E47"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عزّز روح التعاون والانسجام</w:t>
                        </w:r>
                      </w:p>
                    </w:txbxContent>
                  </v:textbox>
                </v:shape>
                <v:shape id="TextBox 34" o:spid="_x0000_s1966" type="#_x0000_t202" style="position:absolute;top:18007;width:29251;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" filled="f" stroked="f">
                  <v:textbox style="mso-fit-shape-to-text:t" inset="0,,0">
                    <w:txbxContent>
                      <w:p w14:paraId="25E725C8" w14:textId="77777777" w:rsidR="006E4E47" w:rsidRDefault="006E4E47"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قدوةً للتحول الرقمي</w:t>
                        </w:r>
                      </w:p>
                    </w:txbxContent>
                  </v:textbox>
                </v:shape>
                <v:shape id="TextBox 38" o:spid="_x0000_s1967" type="#_x0000_t202" style="position:absolute;left:2241;top:1485;width:29240;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" filled="f" stroked="f">
                  <v:textbox style="mso-fit-shape-to-text:t" inset="0,,0">
                    <w:txbxContent>
                      <w:p w14:paraId="53772C8E" w14:textId="77777777" w:rsidR="006E4E47" w:rsidRDefault="006E4E47"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ركّز على العميل كأولوية</w:t>
                        </w:r>
                      </w:p>
                    </w:txbxContent>
                  </v:textbox>
                </v:shape>
                <v:shape id="TextBox 50" o:spid="_x0000_s1968" type="#_x0000_t202" style="position:absolute;left:659;top:34843;width:29252;height:66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" filled="f" stroked="f">
                  <v:textbox style="mso-fit-shape-to-text:t" inset="0,,0">
                    <w:txbxContent>
                      <w:p w14:paraId="63030767" w14:textId="77777777" w:rsidR="006E4E47" w:rsidRDefault="006E4E47"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استثمر في تطوير المهارات</w:t>
                        </w:r>
                      </w:p>
                    </w:txbxContent>
                  </v:textbox>
                </v:shape>
                <v:shape id="TextBox 53" o:spid="_x0000_s1969" type="#_x0000_t202" style="position:absolute;left:66799;top:37400;width:31073;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" filled="f" stroked="f">
                  <v:textbox style="mso-fit-shape-to-text:t" inset="0,,0">
                    <w:txbxContent>
                      <w:p w14:paraId="59FDF6CD" w14:textId="77777777" w:rsidR="006E4E47" w:rsidRDefault="006E4E47" w:rsidP="006E4E47">
                        <w:pPr>
                          <w:jc w:val="center"/>
                          <w:rPr>
                            <w:rFonts w:ascii="Adobe Arabic" w:eastAsia="GE Dinar Two Medium" w:hAnsi="Adobe Arabic" w:cs="Adobe Arabic"/>
                            <w:b/>
                            <w:bCs/>
                            <w:color w:val="A0C9CA"/>
                            <w:kern w:val="24"/>
                            <w:sz w:val="36"/>
                            <w:szCs w:val="36"/>
                            <w:lang w:bidi="ar-SY"/>
                          </w:rPr>
                        </w:pPr>
                        <w:r w:rsidRPr="006E4E47">
                          <w:rPr>
                            <w:rFonts w:ascii="Adobe Arabic" w:eastAsia="GE Dinar Two Medium" w:hAnsi="Adobe Arabic" w:cs="Adobe Arabic"/>
                            <w:b/>
                            <w:bCs/>
                            <w:color w:val="A0C9CA"/>
                            <w:kern w:val="24"/>
                            <w:sz w:val="36"/>
                            <w:szCs w:val="36"/>
                            <w:rtl/>
                            <w:lang w:bidi="ar-SY"/>
                          </w:rPr>
                          <w:t>طوّر ثقافة التغيير</w:t>
                        </w:r>
                      </w:p>
                    </w:txbxContent>
                  </v:textbox>
                </v:shape>
                <v:oval id="Circle" o:spid="_x0000_s1970" style="position:absolute;left:46702;top:588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" fillcolor="#404040 [2429]" stroked="f" strokeweight="1pt">
                  <v:stroke miterlimit="4" joinstyle="miter"/>
                  <v:textbox inset="3pt,3pt,3pt,3pt">
                    <w:txbxContent>
                      <w:p w14:paraId="2634D55A"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971" style="position:absolute;left:34707;top:11841;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" fillcolor="#404040 [2429]" stroked="f" strokeweight="1pt">
                  <v:stroke miterlimit="4" joinstyle="miter"/>
                  <v:textbox inset="3pt,3pt,3pt,3pt">
                    <w:txbxContent>
                      <w:p w14:paraId="45FF6DCA"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v:textbox>
                </v:oval>
                <v:oval id="Circle" o:spid="_x0000_s1972" style="position:absolute;left:31821;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" fillcolor="#404040 [2429]" stroked="f" strokeweight="1pt">
                  <v:stroke miterlimit="4" joinstyle="miter"/>
                  <v:textbox inset="3pt,3pt,3pt,3pt">
                    <w:txbxContent>
                      <w:p w14:paraId="3C9E7189"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oval id="Circle" o:spid="_x0000_s1973" style="position:absolute;left:40042;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" fillcolor="#404040 [2429]" stroked="f" strokeweight="1pt">
                  <v:stroke miterlimit="4" joinstyle="miter"/>
                  <v:textbox inset="3pt,3pt,3pt,3pt">
                    <w:txbxContent>
                      <w:p w14:paraId="4956412D"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oval id="Circle" o:spid="_x0000_s1974" style="position:absolute;left:61732;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" fillcolor="#404040 [2429]" stroked="f" strokeweight="1pt">
                  <v:stroke miterlimit="4" joinstyle="miter"/>
                  <v:textbox inset="3pt,3pt,3pt,3pt">
                    <w:txbxContent>
                      <w:p w14:paraId="193F1DB8"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oval id="Circle" o:spid="_x0000_s1975" style="position:absolute;left:53405;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" fillcolor="#404040 [2429]" stroked="f" strokeweight="1pt">
                  <v:stroke miterlimit="4" joinstyle="miter"/>
                  <v:textbox inset="3pt,3pt,3pt,3pt">
                    <w:txbxContent>
                      <w:p w14:paraId="0290BD65"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oval id="Circle" o:spid="_x0000_s1976" style="position:absolute;left:58856;top:11909;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" fillcolor="#404040 [2429]" stroked="f" strokeweight="1pt">
                  <v:stroke miterlimit="4" joinstyle="miter"/>
                  <v:textbox inset="3pt,3pt,3pt,3pt">
                    <w:txbxContent>
                      <w:p w14:paraId="7707B2F7" w14:textId="77777777" w:rsidR="006E4E47" w:rsidRDefault="006E4E47"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anchorlock/>
              </v:group>
            </w:pict>
          </mc:Fallback>
        </mc:AlternateContent>
      </w:r>
    </w:p>
    <w:p w:rsidR="00140525" w:rsidRPr="00247B47" w:rsidRDefault="00140525" w:rsidP="006E4E47">
      <w:pPr>
        <w:keepNext/>
        <w:rPr>
          <w:b/>
          <w:bCs/>
        </w:rPr>
      </w:pPr>
      <w:r w:rsidRPr="002A078C">
        <w:rPr>
          <w:rFonts w:ascii="Sakkal Majalla" w:hAnsi="Sakkal Majalla"/>
          <w:noProof/>
          <w:sz w:val="34"/>
        </w:rPr>
        <w:lastRenderedPageBreak/>
        <mc:AlternateContent>
          <mc:Choice Requires="wpg">
            <w:drawing>
              <wp:inline distT="0" distB="0" distL="0" distR="0" wp14:anchorId="210A3EB6" wp14:editId="211486CA">
                <wp:extent cx="5731510" cy="892088"/>
                <wp:effectExtent l="0" t="0" r="2540" b="22860"/>
                <wp:docPr id="10868229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13674454" name="مجموعة 47"/>
                        <wpg:cNvGrpSpPr/>
                        <wpg:grpSpPr>
                          <a:xfrm>
                            <a:off x="0" y="0"/>
                            <a:ext cx="5731510" cy="895351"/>
                            <a:chOff x="0" y="0"/>
                            <a:chExt cx="5878196" cy="918845"/>
                          </a:xfrm>
                        </wpg:grpSpPr>
                        <wpg:grpSp>
                          <wpg:cNvPr id="1166444887" name="مجموعة 48"/>
                          <wpg:cNvGrpSpPr/>
                          <wpg:grpSpPr>
                            <a:xfrm>
                              <a:off x="0" y="0"/>
                              <a:ext cx="5878196" cy="918845"/>
                              <a:chOff x="0" y="0"/>
                              <a:chExt cx="6240348" cy="919070"/>
                            </a:xfrm>
                          </wpg:grpSpPr>
                          <wpg:grpSp>
                            <wpg:cNvPr id="1095164650" name="مجموعة 49"/>
                            <wpg:cNvGrpSpPr/>
                            <wpg:grpSpPr>
                              <a:xfrm>
                                <a:off x="0" y="169208"/>
                                <a:ext cx="5433072" cy="580613"/>
                                <a:chOff x="0" y="169208"/>
                                <a:chExt cx="5433072" cy="580613"/>
                              </a:xfrm>
                            </wpg:grpSpPr>
                            <wps:wsp>
                              <wps:cNvPr id="14235582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9492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2401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0549928"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امتلك رؤية ملهمة للتحول الرقمي</w:t>
                                </w:r>
                              </w:p>
                            </w:txbxContent>
                          </wps:txbx>
                          <wps:bodyPr wrap="square" rtlCol="1">
                            <a:spAutoFit/>
                          </wps:bodyPr>
                        </wps:wsp>
                      </wpg:grpSp>
                      <pic:pic xmlns:pic="http://schemas.openxmlformats.org/drawingml/2006/picture">
                        <pic:nvPicPr>
                          <pic:cNvPr id="57466116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10A3EB6" id="_x0000_s19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kd2DmAcAAPs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5Hdg5gHAAD7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9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">
                  <v:group id="مجموعة 48" o:spid="_x0000_s19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">
                    <v:group id="مجموعة 49" o:spid="_x0000_s19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">
                      <v:shape id="شكل حر 50" o:spid="_x0000_s19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" fillcolor="#a5a5a5 [2092]" stroked="f" strokeweight="1pt">
                        <v:stroke joinstyle="miter"/>
                      </v:roundrect>
                    </v:group>
                    <v:oval id="شكل بيضاوي 52" o:spid="_x0000_s19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" filled="f" strokecolor="#168489" strokeweight="1pt">
                      <v:stroke joinstyle="miter"/>
                    </v:oval>
                  </v:group>
                  <v:shape id="مربع نص 41" o:spid="_x0000_s19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" filled="f" stroked="f">
                    <v:textbox style="mso-fit-shape-to-text:t">
                      <w:txbxContent>
                        <w:p w14:paraId="5AEBB801"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امتلك رؤية ملهمة للتحول الرقمي</w:t>
                          </w:r>
                        </w:p>
                      </w:txbxContent>
                    </v:textbox>
                  </v:shape>
                </v:group>
                <v:shape id="صورة 54" o:spid="_x0000_s19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">
                  <v:imagedata r:id="rId85" o:title=""/>
                </v:shape>
                <w10:anchorlock/>
              </v:group>
            </w:pict>
          </mc:Fallback>
        </mc:AlternateContent>
      </w:r>
    </w:p>
    <w:p w:rsidR="00697EE7" w:rsidRPr="00812BC8" w:rsidRDefault="00697EE7" w:rsidP="00140525">
      <w:r w:rsidRPr="00812BC8">
        <w:rPr>
          <w:rtl/>
        </w:rPr>
        <w:t>الرؤية هي البوصلة التي توجه المؤسسة خلال رحلة التحول الرقمي.</w:t>
      </w:r>
    </w:p>
    <w:p w:rsidR="00697EE7" w:rsidRPr="00812BC8" w:rsidRDefault="00697EE7" w:rsidP="00140525">
      <w:r w:rsidRPr="00812BC8">
        <w:rPr>
          <w:rtl/>
        </w:rPr>
        <w:t>- كيف؟:</w:t>
      </w:r>
    </w:p>
    <w:p w:rsidR="00697EE7" w:rsidRPr="00812BC8" w:rsidRDefault="00697EE7" w:rsidP="00140525">
      <w:r w:rsidRPr="00812BC8">
        <w:rPr>
          <w:rtl/>
        </w:rPr>
        <w:t xml:space="preserve">  - حدد بوضوح الهدف من التحول الرقمي وكيف سيساهم في تحقيق النمو المؤسسي.</w:t>
      </w:r>
    </w:p>
    <w:p w:rsidR="00697EE7" w:rsidRPr="00812BC8" w:rsidRDefault="00697EE7" w:rsidP="00140525">
      <w:r w:rsidRPr="00812BC8">
        <w:rPr>
          <w:rtl/>
        </w:rPr>
        <w:t xml:space="preserve">  - اربط الرؤية باحتياجات الأعمال والتطورات التقنية.</w:t>
      </w:r>
    </w:p>
    <w:p w:rsidR="00697EE7" w:rsidRDefault="00697EE7" w:rsidP="00140525">
      <w:pPr>
        <w:rPr>
          <w:rtl/>
        </w:rPr>
      </w:pPr>
      <w:r w:rsidRPr="00812BC8">
        <w:rPr>
          <w:rtl/>
        </w:rPr>
        <w:t xml:space="preserve">  - تواصل مع الفريق بوضوح وحماس، واشرح كيف سيؤثر التحول الرقمي إيجابا</w:t>
      </w:r>
      <w:r>
        <w:rPr>
          <w:rFonts w:hint="cs"/>
          <w:rtl/>
        </w:rPr>
        <w:t>ً</w:t>
      </w:r>
      <w:r w:rsidRPr="00812BC8">
        <w:rPr>
          <w:rtl/>
        </w:rPr>
        <w:t xml:space="preserve"> على الموظفين والعملاء.</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B83AF7A" wp14:editId="75EFA8B8">
                <wp:extent cx="5731510" cy="892088"/>
                <wp:effectExtent l="0" t="0" r="2540" b="22860"/>
                <wp:docPr id="18102953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21033925" name="مجموعة 47"/>
                        <wpg:cNvGrpSpPr/>
                        <wpg:grpSpPr>
                          <a:xfrm>
                            <a:off x="0" y="0"/>
                            <a:ext cx="5731510" cy="895351"/>
                            <a:chOff x="0" y="0"/>
                            <a:chExt cx="5878196" cy="918845"/>
                          </a:xfrm>
                        </wpg:grpSpPr>
                        <wpg:grpSp>
                          <wpg:cNvPr id="1606435304" name="مجموعة 48"/>
                          <wpg:cNvGrpSpPr/>
                          <wpg:grpSpPr>
                            <a:xfrm>
                              <a:off x="0" y="0"/>
                              <a:ext cx="5878196" cy="918845"/>
                              <a:chOff x="0" y="0"/>
                              <a:chExt cx="6240348" cy="919070"/>
                            </a:xfrm>
                          </wpg:grpSpPr>
                          <wpg:grpSp>
                            <wpg:cNvPr id="127181067" name="مجموعة 49"/>
                            <wpg:cNvGrpSpPr/>
                            <wpg:grpSpPr>
                              <a:xfrm>
                                <a:off x="0" y="169208"/>
                                <a:ext cx="5433072" cy="580613"/>
                                <a:chOff x="0" y="169208"/>
                                <a:chExt cx="5433072" cy="580613"/>
                              </a:xfrm>
                            </wpg:grpSpPr>
                            <wps:wsp>
                              <wps:cNvPr id="10020956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795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44556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5070785"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قائداً استراتيجياً</w:t>
                                </w:r>
                              </w:p>
                            </w:txbxContent>
                          </wps:txbx>
                          <wps:bodyPr wrap="square" rtlCol="1">
                            <a:spAutoFit/>
                          </wps:bodyPr>
                        </wps:wsp>
                      </wpg:grpSp>
                      <pic:pic xmlns:pic="http://schemas.openxmlformats.org/drawingml/2006/picture">
                        <pic:nvPicPr>
                          <pic:cNvPr id="407266414"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83AF7A" id="_x0000_s19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b1FMnnQcAAPg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9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">
                  <v:group id="مجموعة 48" o:spid="_x0000_s19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">
                    <v:group id="مجموعة 49" o:spid="_x0000_s19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">
                      <v:shape id="شكل حر 50" o:spid="_x0000_s19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" fillcolor="#a5a5a5 [2092]" stroked="f" strokeweight="1pt">
                        <v:stroke joinstyle="miter"/>
                      </v:roundrect>
                    </v:group>
                    <v:oval id="شكل بيضاوي 52" o:spid="_x0000_s19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" filled="f" strokecolor="#168489" strokeweight="1pt">
                      <v:stroke joinstyle="miter"/>
                    </v:oval>
                  </v:group>
                  <v:shape id="مربع نص 41" o:spid="_x0000_s19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" filled="f" stroked="f">
                    <v:textbox style="mso-fit-shape-to-text:t">
                      <w:txbxContent>
                        <w:p w14:paraId="0E7F9727"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قائداً استراتيجياً</w:t>
                          </w:r>
                        </w:p>
                      </w:txbxContent>
                    </v:textbox>
                  </v:shape>
                </v:group>
                <v:shape id="صورة 54" o:spid="_x0000_s19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">
                  <v:imagedata r:id="rId85" o:title=""/>
                </v:shape>
                <w10:anchorlock/>
              </v:group>
            </w:pict>
          </mc:Fallback>
        </mc:AlternateContent>
      </w:r>
    </w:p>
    <w:p w:rsidR="00697EE7" w:rsidRPr="00812BC8" w:rsidRDefault="00697EE7" w:rsidP="00140525">
      <w:r w:rsidRPr="00812BC8">
        <w:rPr>
          <w:rtl/>
        </w:rPr>
        <w:t>التحول الرقمي ليس مجرد تطبيق للتكنولوجيا، بل هو تغيير شامل في طريقة عمل المؤسسة.</w:t>
      </w:r>
    </w:p>
    <w:p w:rsidR="00697EE7" w:rsidRPr="00812BC8" w:rsidRDefault="00697EE7" w:rsidP="00140525">
      <w:r w:rsidRPr="00812BC8">
        <w:rPr>
          <w:rtl/>
        </w:rPr>
        <w:t>- كيف؟:</w:t>
      </w:r>
    </w:p>
    <w:p w:rsidR="00697EE7" w:rsidRPr="00812BC8" w:rsidRDefault="00697EE7" w:rsidP="00140525">
      <w:r w:rsidRPr="00812BC8">
        <w:rPr>
          <w:rtl/>
        </w:rPr>
        <w:t xml:space="preserve">  - قم بتطوير خطة استراتيجية للتحول الرقمي تتضمن أهدافا</w:t>
      </w:r>
      <w:r>
        <w:rPr>
          <w:rFonts w:hint="cs"/>
          <w:rtl/>
        </w:rPr>
        <w:t>ً</w:t>
      </w:r>
      <w:r w:rsidRPr="00812BC8">
        <w:rPr>
          <w:rtl/>
        </w:rPr>
        <w:t xml:space="preserve"> واضحة، مراحل تنفيذ، ومؤشرات أداء </w:t>
      </w:r>
      <w:r w:rsidRPr="00812BC8">
        <w:t>KPIs)</w:t>
      </w:r>
      <w:r>
        <w:rPr>
          <w:rFonts w:hint="cs"/>
          <w:rtl/>
        </w:rPr>
        <w:t>).</w:t>
      </w:r>
    </w:p>
    <w:p w:rsidR="00697EE7" w:rsidRPr="00812BC8" w:rsidRDefault="00697EE7" w:rsidP="00140525">
      <w:r w:rsidRPr="00812BC8">
        <w:rPr>
          <w:rtl/>
        </w:rPr>
        <w:t xml:space="preserve">  - كن مستعدا</w:t>
      </w:r>
      <w:r>
        <w:rPr>
          <w:rFonts w:hint="cs"/>
          <w:rtl/>
        </w:rPr>
        <w:t>ً</w:t>
      </w:r>
      <w:r w:rsidRPr="00812BC8">
        <w:rPr>
          <w:rtl/>
        </w:rPr>
        <w:t xml:space="preserve"> لتعديل الاستراتيجيات بناءً على التحديات الواقعية.</w:t>
      </w:r>
    </w:p>
    <w:p w:rsidR="00697EE7" w:rsidRDefault="00697EE7" w:rsidP="00140525">
      <w:pPr>
        <w:rPr>
          <w:rtl/>
        </w:rPr>
      </w:pPr>
      <w:r w:rsidRPr="00812BC8">
        <w:rPr>
          <w:rtl/>
        </w:rPr>
        <w:t xml:space="preserve">  - حافظ على توازن بين التركيز على الصورة الكبيرة والاهتمام بالتفاصيل.</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6288D0A" wp14:editId="5CB76537">
                <wp:extent cx="5731510" cy="892088"/>
                <wp:effectExtent l="0" t="0" r="2540" b="22860"/>
                <wp:docPr id="20041322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7491395" name="مجموعة 47"/>
                        <wpg:cNvGrpSpPr/>
                        <wpg:grpSpPr>
                          <a:xfrm>
                            <a:off x="0" y="0"/>
                            <a:ext cx="5731510" cy="895351"/>
                            <a:chOff x="0" y="0"/>
                            <a:chExt cx="5878196" cy="918845"/>
                          </a:xfrm>
                        </wpg:grpSpPr>
                        <wpg:grpSp>
                          <wpg:cNvPr id="1503291767" name="مجموعة 48"/>
                          <wpg:cNvGrpSpPr/>
                          <wpg:grpSpPr>
                            <a:xfrm>
                              <a:off x="0" y="0"/>
                              <a:ext cx="5878196" cy="918845"/>
                              <a:chOff x="0" y="0"/>
                              <a:chExt cx="6240348" cy="919070"/>
                            </a:xfrm>
                          </wpg:grpSpPr>
                          <wpg:grpSp>
                            <wpg:cNvPr id="663673647" name="مجموعة 49"/>
                            <wpg:cNvGrpSpPr/>
                            <wpg:grpSpPr>
                              <a:xfrm>
                                <a:off x="0" y="169208"/>
                                <a:ext cx="5433072" cy="580613"/>
                                <a:chOff x="0" y="169208"/>
                                <a:chExt cx="5433072" cy="580613"/>
                              </a:xfrm>
                            </wpg:grpSpPr>
                            <wps:wsp>
                              <wps:cNvPr id="896980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6069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76024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5320115"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عزّز روح التعاون والانسجام</w:t>
                                </w:r>
                              </w:p>
                            </w:txbxContent>
                          </wps:txbx>
                          <wps:bodyPr wrap="square" rtlCol="1">
                            <a:spAutoFit/>
                          </wps:bodyPr>
                        </wps:wsp>
                      </wpg:grpSp>
                      <pic:pic xmlns:pic="http://schemas.openxmlformats.org/drawingml/2006/picture">
                        <pic:nvPicPr>
                          <pic:cNvPr id="1983989370"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288D0A" id="_x0000_s19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F3+llgcAAPY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0Xf6WWBwAA9h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9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">
                  <v:group id="مجموعة 48" o:spid="_x0000_s19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">
                    <v:group id="مجموعة 49" o:spid="_x0000_s19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">
                      <v:shape id="شكل حر 50" o:spid="_x0000_s19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" fillcolor="#a5a5a5 [2092]" stroked="f" strokeweight="1pt">
                        <v:stroke joinstyle="miter"/>
                      </v:roundrect>
                    </v:group>
                    <v:oval id="شكل بيضاوي 52" o:spid="_x0000_s20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" filled="f" strokecolor="#168489" strokeweight="1pt">
                      <v:stroke joinstyle="miter"/>
                    </v:oval>
                  </v:group>
                  <v:shape id="مربع نص 41" o:spid="_x0000_s20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" filled="f" stroked="f">
                    <v:textbox style="mso-fit-shape-to-text:t">
                      <w:txbxContent>
                        <w:p w14:paraId="6FF5D08F"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عزّز روح التعاون والانسجام</w:t>
                          </w:r>
                        </w:p>
                      </w:txbxContent>
                    </v:textbox>
                  </v:shape>
                </v:group>
                <v:shape id="صورة 54" o:spid="_x0000_s20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">
                  <v:imagedata r:id="rId85" o:title=""/>
                </v:shape>
                <w10:anchorlock/>
              </v:group>
            </w:pict>
          </mc:Fallback>
        </mc:AlternateContent>
      </w:r>
    </w:p>
    <w:p w:rsidR="00697EE7" w:rsidRPr="00812BC8" w:rsidRDefault="00697EE7" w:rsidP="00140525">
      <w:r w:rsidRPr="00812BC8">
        <w:rPr>
          <w:rtl/>
        </w:rPr>
        <w:t>التحول الرقمي يتطلب تعاونا</w:t>
      </w:r>
      <w:r>
        <w:rPr>
          <w:rFonts w:hint="cs"/>
          <w:rtl/>
        </w:rPr>
        <w:t>ً</w:t>
      </w:r>
      <w:r w:rsidRPr="00812BC8">
        <w:rPr>
          <w:rtl/>
        </w:rPr>
        <w:t xml:space="preserve"> بين أقسام متعددة مثل تقنية المعلومات، الموارد البشرية، والتسويق.</w:t>
      </w:r>
    </w:p>
    <w:p w:rsidR="00697EE7" w:rsidRPr="00812BC8" w:rsidRDefault="00697EE7" w:rsidP="00140525">
      <w:r w:rsidRPr="00812BC8">
        <w:rPr>
          <w:rtl/>
        </w:rPr>
        <w:t>- كيف؟:</w:t>
      </w:r>
    </w:p>
    <w:p w:rsidR="00697EE7" w:rsidRPr="00812BC8" w:rsidRDefault="00697EE7" w:rsidP="00140525">
      <w:r w:rsidRPr="00812BC8">
        <w:rPr>
          <w:rtl/>
        </w:rPr>
        <w:t xml:space="preserve">  - </w:t>
      </w:r>
      <w:r>
        <w:rPr>
          <w:rFonts w:hint="cs"/>
          <w:rtl/>
        </w:rPr>
        <w:t>ا</w:t>
      </w:r>
      <w:r w:rsidRPr="00812BC8">
        <w:rPr>
          <w:rtl/>
        </w:rPr>
        <w:t>كسر الحواجز بين الأقسام وشج</w:t>
      </w:r>
      <w:r>
        <w:rPr>
          <w:rFonts w:hint="cs"/>
          <w:rtl/>
        </w:rPr>
        <w:t>ّ</w:t>
      </w:r>
      <w:r w:rsidRPr="00812BC8">
        <w:rPr>
          <w:rtl/>
        </w:rPr>
        <w:t>ع العمل الجماعي لتحقيق الأهداف المشتركة.</w:t>
      </w:r>
    </w:p>
    <w:p w:rsidR="00697EE7" w:rsidRPr="00812BC8" w:rsidRDefault="00697EE7" w:rsidP="00140525">
      <w:r w:rsidRPr="00812BC8">
        <w:rPr>
          <w:rtl/>
        </w:rPr>
        <w:t xml:space="preserve">  - استخدم أدوات التعاون الرقمي مثل </w:t>
      </w:r>
      <w:r w:rsidRPr="00812BC8">
        <w:t xml:space="preserve">Microsoft Teams </w:t>
      </w:r>
      <w:r w:rsidRPr="00812BC8">
        <w:rPr>
          <w:rtl/>
        </w:rPr>
        <w:t xml:space="preserve">أو </w:t>
      </w:r>
      <w:r w:rsidRPr="00812BC8">
        <w:t xml:space="preserve">Slack </w:t>
      </w:r>
      <w:r w:rsidRPr="00812BC8">
        <w:rPr>
          <w:rtl/>
        </w:rPr>
        <w:t>لتعزيز التواصل الفوري.</w:t>
      </w:r>
    </w:p>
    <w:p w:rsidR="00697EE7" w:rsidRDefault="00697EE7" w:rsidP="00140525">
      <w:pPr>
        <w:rPr>
          <w:rtl/>
        </w:rPr>
      </w:pPr>
      <w:r w:rsidRPr="00812BC8">
        <w:rPr>
          <w:rtl/>
        </w:rPr>
        <w:t xml:space="preserve">  - أنشئ فرق عمل مختلطة تجمع بين خبراء التكنولوجيا وخبراء الأعمال لضمان تكامل الجهود.</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02B2CBBF" wp14:editId="203F0CEB">
                <wp:extent cx="5731510" cy="892088"/>
                <wp:effectExtent l="0" t="0" r="2540" b="22860"/>
                <wp:docPr id="3778772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0480627" name="مجموعة 47"/>
                        <wpg:cNvGrpSpPr/>
                        <wpg:grpSpPr>
                          <a:xfrm>
                            <a:off x="0" y="0"/>
                            <a:ext cx="5731510" cy="895351"/>
                            <a:chOff x="0" y="0"/>
                            <a:chExt cx="5878196" cy="918845"/>
                          </a:xfrm>
                        </wpg:grpSpPr>
                        <wpg:grpSp>
                          <wpg:cNvPr id="62970992" name="مجموعة 48"/>
                          <wpg:cNvGrpSpPr/>
                          <wpg:grpSpPr>
                            <a:xfrm>
                              <a:off x="0" y="0"/>
                              <a:ext cx="5878196" cy="918845"/>
                              <a:chOff x="0" y="0"/>
                              <a:chExt cx="6240348" cy="919070"/>
                            </a:xfrm>
                          </wpg:grpSpPr>
                          <wpg:grpSp>
                            <wpg:cNvPr id="25408134" name="مجموعة 49"/>
                            <wpg:cNvGrpSpPr/>
                            <wpg:grpSpPr>
                              <a:xfrm>
                                <a:off x="0" y="169208"/>
                                <a:ext cx="5433072" cy="580613"/>
                                <a:chOff x="0" y="169208"/>
                                <a:chExt cx="5433072" cy="580613"/>
                              </a:xfrm>
                            </wpg:grpSpPr>
                            <wps:wsp>
                              <wps:cNvPr id="365517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63769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93529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9266624"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طوّر ثقافة التغيير</w:t>
                                </w:r>
                              </w:p>
                            </w:txbxContent>
                          </wps:txbx>
                          <wps:bodyPr wrap="square" rtlCol="1">
                            <a:spAutoFit/>
                          </wps:bodyPr>
                        </wps:wsp>
                      </wpg:grpSp>
                      <pic:pic xmlns:pic="http://schemas.openxmlformats.org/drawingml/2006/picture">
                        <pic:nvPicPr>
                          <pic:cNvPr id="436396142"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2B2CBBF" id="_x0000_s20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3GzogcAAPY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">
                <v:group id="مجموعة 47" o:spid="_x0000_s20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">
                  <v:group id="مجموعة 48" o:spid="_x0000_s20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">
                    <v:group id="مجموعة 49" o:spid="_x0000_s20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">
                      <v:shape id="شكل حر 50" o:spid="_x0000_s20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" fillcolor="#a5a5a5 [2092]" stroked="f" strokeweight="1pt">
                        <v:stroke joinstyle="miter"/>
                      </v:roundrect>
                    </v:group>
                    <v:oval id="شكل بيضاوي 52" o:spid="_x0000_s20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" filled="f" strokecolor="#168489" strokeweight="1pt">
                      <v:stroke joinstyle="miter"/>
                    </v:oval>
                  </v:group>
                  <v:shape id="مربع نص 41" o:spid="_x0000_s20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" filled="f" stroked="f">
                    <v:textbox style="mso-fit-shape-to-text:t">
                      <w:txbxContent>
                        <w:p w14:paraId="226B1318"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طوّر ثقافة التغيير</w:t>
                          </w:r>
                        </w:p>
                      </w:txbxContent>
                    </v:textbox>
                  </v:shape>
                </v:group>
                <v:shape id="صورة 54" o:spid="_x0000_s20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الثقافة التنظيمية هي حجر الأساس الذي يحدد مدى تقب</w:t>
      </w:r>
      <w:r>
        <w:rPr>
          <w:rFonts w:hint="cs"/>
          <w:rtl/>
        </w:rPr>
        <w:t>ّ</w:t>
      </w:r>
      <w:r w:rsidRPr="00812BC8">
        <w:rPr>
          <w:rtl/>
        </w:rPr>
        <w:t>ل الموظفين للتغيير الرقمي.</w:t>
      </w:r>
    </w:p>
    <w:p w:rsidR="00697EE7" w:rsidRPr="00812BC8" w:rsidRDefault="00697EE7" w:rsidP="00140525">
      <w:r w:rsidRPr="00812BC8">
        <w:rPr>
          <w:rtl/>
        </w:rPr>
        <w:t>- كيف؟:</w:t>
      </w:r>
    </w:p>
    <w:p w:rsidR="00697EE7" w:rsidRPr="00812BC8" w:rsidRDefault="00697EE7" w:rsidP="00140525">
      <w:r w:rsidRPr="00812BC8">
        <w:rPr>
          <w:rtl/>
        </w:rPr>
        <w:t xml:space="preserve">  - عزز عقلية النمو</w:t>
      </w:r>
      <w:r w:rsidRPr="00812BC8">
        <w:t xml:space="preserve">Growth Mindset) </w:t>
      </w:r>
      <w:r>
        <w:rPr>
          <w:rFonts w:hint="cs"/>
          <w:rtl/>
        </w:rPr>
        <w:t xml:space="preserve">) </w:t>
      </w:r>
      <w:r w:rsidRPr="00812BC8">
        <w:rPr>
          <w:rtl/>
        </w:rPr>
        <w:t>بين الموظفين، حيث يُنظ</w:t>
      </w:r>
      <w:r>
        <w:rPr>
          <w:rFonts w:hint="cs"/>
          <w:rtl/>
        </w:rPr>
        <w:t>َ</w:t>
      </w:r>
      <w:r w:rsidRPr="00812BC8">
        <w:rPr>
          <w:rtl/>
        </w:rPr>
        <w:t>ر إلى التغيير كفرصة للتعلم والتطور.</w:t>
      </w:r>
    </w:p>
    <w:p w:rsidR="00697EE7" w:rsidRPr="00812BC8" w:rsidRDefault="00697EE7" w:rsidP="00140525">
      <w:r w:rsidRPr="00812BC8">
        <w:rPr>
          <w:rtl/>
        </w:rPr>
        <w:t xml:space="preserve">  - شج</w:t>
      </w:r>
      <w:r>
        <w:rPr>
          <w:rFonts w:hint="cs"/>
          <w:rtl/>
        </w:rPr>
        <w:t>ّ</w:t>
      </w:r>
      <w:r w:rsidRPr="00812BC8">
        <w:rPr>
          <w:rtl/>
        </w:rPr>
        <w:t>ع على الابتكار والتجريب، وكن داع</w:t>
      </w:r>
      <w:r>
        <w:rPr>
          <w:rFonts w:hint="cs"/>
          <w:rtl/>
        </w:rPr>
        <w:t>م</w:t>
      </w:r>
      <w:r w:rsidRPr="00812BC8">
        <w:rPr>
          <w:rtl/>
        </w:rPr>
        <w:t>ا</w:t>
      </w:r>
      <w:r>
        <w:rPr>
          <w:rFonts w:hint="cs"/>
          <w:rtl/>
        </w:rPr>
        <w:t>ً</w:t>
      </w:r>
      <w:r w:rsidRPr="00812BC8">
        <w:rPr>
          <w:rtl/>
        </w:rPr>
        <w:t xml:space="preserve"> للأفكار الجديدة.</w:t>
      </w:r>
    </w:p>
    <w:p w:rsidR="00697EE7" w:rsidRDefault="00697EE7" w:rsidP="00140525">
      <w:pPr>
        <w:rPr>
          <w:rtl/>
        </w:rPr>
      </w:pPr>
      <w:r w:rsidRPr="00812BC8">
        <w:rPr>
          <w:rtl/>
        </w:rPr>
        <w:t xml:space="preserve">  - تعامل مع مقاومة التغيير بشكل مرن ومتفهم، وقدم الدعم للأفراد المترددين.</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DDF657F" wp14:editId="6E45869C">
                <wp:extent cx="5731510" cy="892088"/>
                <wp:effectExtent l="0" t="0" r="2540" b="22860"/>
                <wp:docPr id="16424993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06494752" name="مجموعة 47"/>
                        <wpg:cNvGrpSpPr/>
                        <wpg:grpSpPr>
                          <a:xfrm>
                            <a:off x="0" y="0"/>
                            <a:ext cx="5731510" cy="895351"/>
                            <a:chOff x="0" y="0"/>
                            <a:chExt cx="5878196" cy="918845"/>
                          </a:xfrm>
                        </wpg:grpSpPr>
                        <wpg:grpSp>
                          <wpg:cNvPr id="351429869" name="مجموعة 48"/>
                          <wpg:cNvGrpSpPr/>
                          <wpg:grpSpPr>
                            <a:xfrm>
                              <a:off x="0" y="0"/>
                              <a:ext cx="5878196" cy="918845"/>
                              <a:chOff x="0" y="0"/>
                              <a:chExt cx="6240348" cy="919070"/>
                            </a:xfrm>
                          </wpg:grpSpPr>
                          <wpg:grpSp>
                            <wpg:cNvPr id="68005256" name="مجموعة 49"/>
                            <wpg:cNvGrpSpPr/>
                            <wpg:grpSpPr>
                              <a:xfrm>
                                <a:off x="0" y="169208"/>
                                <a:ext cx="5433072" cy="580613"/>
                                <a:chOff x="0" y="169208"/>
                                <a:chExt cx="5433072" cy="580613"/>
                              </a:xfrm>
                            </wpg:grpSpPr>
                            <wps:wsp>
                              <wps:cNvPr id="13362245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762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05798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0453456"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استثمر في تطوير المهارات</w:t>
                                </w:r>
                              </w:p>
                            </w:txbxContent>
                          </wps:txbx>
                          <wps:bodyPr wrap="square" rtlCol="1">
                            <a:spAutoFit/>
                          </wps:bodyPr>
                        </wps:wsp>
                      </wpg:grpSp>
                      <pic:pic xmlns:pic="http://schemas.openxmlformats.org/drawingml/2006/picture">
                        <pic:nvPicPr>
                          <pic:cNvPr id="365604295"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DDF657F" id="_x0000_s20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hSx5mAcAAPk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IUseZgHAAD5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20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">
                  <v:group id="مجموعة 48" o:spid="_x0000_s20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">
                    <v:group id="مجموعة 49" o:spid="_x0000_s20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">
                      <v:shape id="شكل حر 50" o:spid="_x0000_s20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" fillcolor="#a5a5a5 [2092]" stroked="f" strokeweight="1pt">
                        <v:stroke joinstyle="miter"/>
                      </v:roundrect>
                    </v:group>
                    <v:oval id="شكل بيضاوي 52" o:spid="_x0000_s20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" filled="f" strokecolor="#168489" strokeweight="1pt">
                      <v:stroke joinstyle="miter"/>
                    </v:oval>
                  </v:group>
                  <v:shape id="مربع نص 41" o:spid="_x0000_s202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" filled="f" stroked="f">
                    <v:textbox style="mso-fit-shape-to-text:t">
                      <w:txbxContent>
                        <w:p w14:paraId="1D9CDD1A"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استثمر في تطوير المهارات</w:t>
                          </w:r>
                        </w:p>
                      </w:txbxContent>
                    </v:textbox>
                  </v:shape>
                </v:group>
                <v:shape id="صورة 54" o:spid="_x0000_s20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">
                  <v:imagedata r:id="rId85" o:title=""/>
                </v:shape>
                <w10:anchorlock/>
              </v:group>
            </w:pict>
          </mc:Fallback>
        </mc:AlternateContent>
      </w:r>
    </w:p>
    <w:p w:rsidR="00697EE7" w:rsidRPr="00812BC8" w:rsidRDefault="00697EE7" w:rsidP="00140525">
      <w:r w:rsidRPr="00812BC8">
        <w:rPr>
          <w:rtl/>
        </w:rPr>
        <w:t>التغيير الرقمي يتطلب مهارات جديدة، سواء</w:t>
      </w:r>
      <w:r>
        <w:rPr>
          <w:rFonts w:hint="cs"/>
          <w:rtl/>
        </w:rPr>
        <w:t>ً</w:t>
      </w:r>
      <w:r w:rsidRPr="00812BC8">
        <w:rPr>
          <w:rtl/>
        </w:rPr>
        <w:t xml:space="preserve"> كانت تقنية أو غير تقنية.</w:t>
      </w:r>
    </w:p>
    <w:p w:rsidR="00697EE7" w:rsidRPr="00812BC8" w:rsidRDefault="00697EE7" w:rsidP="00140525">
      <w:r w:rsidRPr="00812BC8">
        <w:rPr>
          <w:rtl/>
        </w:rPr>
        <w:t>- كيف؟:</w:t>
      </w:r>
    </w:p>
    <w:p w:rsidR="00697EE7" w:rsidRPr="00812BC8" w:rsidRDefault="00697EE7" w:rsidP="00140525">
      <w:r w:rsidRPr="00812BC8">
        <w:rPr>
          <w:rtl/>
        </w:rPr>
        <w:t xml:space="preserve">  - قد</w:t>
      </w:r>
      <w:r>
        <w:rPr>
          <w:rFonts w:hint="cs"/>
          <w:rtl/>
        </w:rPr>
        <w:t>ّ</w:t>
      </w:r>
      <w:r w:rsidRPr="00812BC8">
        <w:rPr>
          <w:rtl/>
        </w:rPr>
        <w:t>م برامج تدريب مستمرة لتطوير مهارات الموظفين في مجالات مثل تحليل البيانات، الذكاء الاصطناعي، وإدارة التغيير.</w:t>
      </w:r>
    </w:p>
    <w:p w:rsidR="00697EE7" w:rsidRPr="00812BC8" w:rsidRDefault="00697EE7" w:rsidP="00140525">
      <w:r w:rsidRPr="00812BC8">
        <w:rPr>
          <w:rtl/>
        </w:rPr>
        <w:t xml:space="preserve">  - ركّز على المهارات "الناعمة" مثل حل المشكلات، التفكير الإبداعي، والمرونة.</w:t>
      </w:r>
    </w:p>
    <w:p w:rsidR="00697EE7" w:rsidRDefault="00697EE7" w:rsidP="00140525">
      <w:pPr>
        <w:rPr>
          <w:rtl/>
        </w:rPr>
      </w:pPr>
      <w:r w:rsidRPr="00812BC8">
        <w:rPr>
          <w:rtl/>
        </w:rPr>
        <w:t xml:space="preserve">  - عزّز التعليم الذاتي من خلال منصات التعلم الإلكتروني مثل </w:t>
      </w:r>
      <w:r w:rsidRPr="00812BC8">
        <w:t xml:space="preserve">Coursera </w:t>
      </w:r>
      <w:r w:rsidRPr="00812BC8">
        <w:rPr>
          <w:rtl/>
        </w:rPr>
        <w:t>و</w:t>
      </w:r>
      <w:r w:rsidRPr="00812BC8">
        <w:t>LinkedIn Learning.</w:t>
      </w:r>
    </w:p>
    <w:p w:rsidR="00140525" w:rsidRPr="00812BC8" w:rsidRDefault="00140525" w:rsidP="00140525">
      <w:r w:rsidRPr="002A078C">
        <w:rPr>
          <w:rFonts w:ascii="Sakkal Majalla" w:hAnsi="Sakkal Majalla"/>
          <w:noProof/>
          <w:sz w:val="34"/>
        </w:rPr>
        <mc:AlternateContent>
          <mc:Choice Requires="wpg">
            <w:drawing>
              <wp:inline distT="0" distB="0" distL="0" distR="0" wp14:anchorId="7C4A07D4" wp14:editId="3F1B4547">
                <wp:extent cx="5731510" cy="892088"/>
                <wp:effectExtent l="0" t="0" r="2540" b="22860"/>
                <wp:docPr id="5078376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77149965" name="مجموعة 47"/>
                        <wpg:cNvGrpSpPr/>
                        <wpg:grpSpPr>
                          <a:xfrm>
                            <a:off x="0" y="0"/>
                            <a:ext cx="5731510" cy="895351"/>
                            <a:chOff x="0" y="0"/>
                            <a:chExt cx="5878196" cy="918845"/>
                          </a:xfrm>
                        </wpg:grpSpPr>
                        <wpg:grpSp>
                          <wpg:cNvPr id="2124964123" name="مجموعة 48"/>
                          <wpg:cNvGrpSpPr/>
                          <wpg:grpSpPr>
                            <a:xfrm>
                              <a:off x="0" y="0"/>
                              <a:ext cx="5878196" cy="918845"/>
                              <a:chOff x="0" y="0"/>
                              <a:chExt cx="6240348" cy="919070"/>
                            </a:xfrm>
                          </wpg:grpSpPr>
                          <wpg:grpSp>
                            <wpg:cNvPr id="452224635" name="مجموعة 49"/>
                            <wpg:cNvGrpSpPr/>
                            <wpg:grpSpPr>
                              <a:xfrm>
                                <a:off x="0" y="169208"/>
                                <a:ext cx="5433072" cy="580613"/>
                                <a:chOff x="0" y="169208"/>
                                <a:chExt cx="5433072" cy="580613"/>
                              </a:xfrm>
                            </wpg:grpSpPr>
                            <wps:wsp>
                              <wps:cNvPr id="11890703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376636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4488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921986"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قدوةً للتحول الرقمي</w:t>
                                </w:r>
                              </w:p>
                            </w:txbxContent>
                          </wps:txbx>
                          <wps:bodyPr wrap="square" rtlCol="1">
                            <a:spAutoFit/>
                          </wps:bodyPr>
                        </wps:wsp>
                      </wpg:grpSp>
                      <pic:pic xmlns:pic="http://schemas.openxmlformats.org/drawingml/2006/picture">
                        <pic:nvPicPr>
                          <pic:cNvPr id="233621423"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4A07D4" id="_x0000_s20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M/4mQcAAPk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h4z/i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">
                  <v:group id="مجموعة 48" o:sp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">
                    <v:group id="مجموعة 49"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">
                      <v:shape id="شكل حر 50"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" fillcolor="#a5a5a5 [2092]" stroked="f" strokeweight="1pt">
                        <v:stroke joinstyle="miter"/>
                      </v:roundrect>
                    </v:group>
                    <v:oval id="شكل بيضاوي 52"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" filled="f" strokecolor="#168489" strokeweight="1pt">
                      <v:stroke joinstyle="miter"/>
                    </v:oval>
                  </v:group>
                  <v:shape id="مربع نص 41" o:spid="_x0000_s202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" filled="f" stroked="f">
                    <v:textbox style="mso-fit-shape-to-text:t">
                      <w:txbxContent>
                        <w:p w14:paraId="5C9DAF6D"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قدوةً للتحول الرقمي</w:t>
                          </w:r>
                        </w:p>
                      </w:txbxContent>
                    </v:textbox>
                  </v:shape>
                </v:group>
                <v:shape id="صورة 54" o:spid="_x0000_s20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">
                  <v:imagedata r:id="rId85" o:title=""/>
                </v:shape>
                <w10:anchorlock/>
              </v:group>
            </w:pict>
          </mc:Fallback>
        </mc:AlternateContent>
      </w:r>
    </w:p>
    <w:p w:rsidR="00697EE7" w:rsidRPr="00812BC8" w:rsidRDefault="00697EE7" w:rsidP="00140525">
      <w:r w:rsidRPr="00812BC8">
        <w:rPr>
          <w:rtl/>
        </w:rPr>
        <w:t>القائد هو النموذج الذي يحتذي به الفريق. إذا أظهرت التزاما</w:t>
      </w:r>
      <w:r>
        <w:rPr>
          <w:rFonts w:hint="cs"/>
          <w:rtl/>
        </w:rPr>
        <w:t>ً</w:t>
      </w:r>
      <w:r w:rsidRPr="00812BC8">
        <w:rPr>
          <w:rtl/>
        </w:rPr>
        <w:t xml:space="preserve"> بالتحول الرقمي، سيتبعك الفريق.</w:t>
      </w:r>
    </w:p>
    <w:p w:rsidR="00697EE7" w:rsidRPr="00812BC8" w:rsidRDefault="00697EE7" w:rsidP="00140525">
      <w:r w:rsidRPr="00812BC8">
        <w:rPr>
          <w:rtl/>
        </w:rPr>
        <w:t>- كيف؟:</w:t>
      </w:r>
    </w:p>
    <w:p w:rsidR="00697EE7" w:rsidRPr="00812BC8" w:rsidRDefault="00697EE7" w:rsidP="00140525">
      <w:r w:rsidRPr="00812BC8">
        <w:rPr>
          <w:rtl/>
        </w:rPr>
        <w:t xml:space="preserve">  - كن أول من يعتمد على الأدوات الرقمية الجديدة ويظهر فوائدها.</w:t>
      </w:r>
    </w:p>
    <w:p w:rsidR="00697EE7" w:rsidRPr="00812BC8" w:rsidRDefault="00697EE7" w:rsidP="00140525">
      <w:r w:rsidRPr="00812BC8">
        <w:rPr>
          <w:rtl/>
        </w:rPr>
        <w:t xml:space="preserve">  - اظهر استعدادك للتعلم من الأخطاء وتقبل التغذية الراجعة.</w:t>
      </w:r>
    </w:p>
    <w:p w:rsidR="00697EE7" w:rsidRDefault="00697EE7" w:rsidP="00140525">
      <w:pPr>
        <w:rPr>
          <w:rtl/>
        </w:rPr>
      </w:pPr>
      <w:r w:rsidRPr="00812BC8">
        <w:rPr>
          <w:rtl/>
        </w:rPr>
        <w:lastRenderedPageBreak/>
        <w:t xml:space="preserve">  - مارس الشفافية في قراراتك وشارك تحدياتك مع الفريق لتعزيز الثقة.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43D98FA" wp14:editId="1A225CAE">
                <wp:extent cx="5731510" cy="892088"/>
                <wp:effectExtent l="0" t="0" r="2540" b="22860"/>
                <wp:docPr id="17189316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63990184" name="مجموعة 47"/>
                        <wpg:cNvGrpSpPr/>
                        <wpg:grpSpPr>
                          <a:xfrm>
                            <a:off x="0" y="0"/>
                            <a:ext cx="5731510" cy="895351"/>
                            <a:chOff x="0" y="0"/>
                            <a:chExt cx="5878196" cy="918845"/>
                          </a:xfrm>
                        </wpg:grpSpPr>
                        <wpg:grpSp>
                          <wpg:cNvPr id="596137343" name="مجموعة 48"/>
                          <wpg:cNvGrpSpPr/>
                          <wpg:grpSpPr>
                            <a:xfrm>
                              <a:off x="0" y="0"/>
                              <a:ext cx="5878196" cy="918845"/>
                              <a:chOff x="0" y="0"/>
                              <a:chExt cx="6240348" cy="919070"/>
                            </a:xfrm>
                          </wpg:grpSpPr>
                          <wpg:grpSp>
                            <wpg:cNvPr id="663958200" name="مجموعة 49"/>
                            <wpg:cNvGrpSpPr/>
                            <wpg:grpSpPr>
                              <a:xfrm>
                                <a:off x="0" y="169208"/>
                                <a:ext cx="5433072" cy="580613"/>
                                <a:chOff x="0" y="169208"/>
                                <a:chExt cx="5433072" cy="580613"/>
                              </a:xfrm>
                            </wpg:grpSpPr>
                            <wps:wsp>
                              <wps:cNvPr id="1949037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8379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2838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2581426" name="مربع نص 41"/>
                          <wps:cNvSpPr txBox="1"/>
                          <wps:spPr>
                            <a:xfrm>
                              <a:off x="204466" y="257055"/>
                              <a:ext cx="4615801" cy="387740"/>
                            </a:xfrm>
                            <a:prstGeom prst="rect">
                              <a:avLst/>
                            </a:prstGeom>
                            <a:noFill/>
                          </wps:spPr>
                          <wps:txbx>
                            <w:txbxContent>
                              <w:p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ركّز على العميل كأولوية</w:t>
                                </w:r>
                              </w:p>
                            </w:txbxContent>
                          </wps:txbx>
                          <wps:bodyPr wrap="square" rtlCol="1">
                            <a:spAutoFit/>
                          </wps:bodyPr>
                        </wps:wsp>
                      </wpg:grpSp>
                      <pic:pic xmlns:pic="http://schemas.openxmlformats.org/drawingml/2006/picture">
                        <pic:nvPicPr>
                          <pic:cNvPr id="302662798" name="صورة 5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3D98FA" id="_x0000_s20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6XyvmQcAAPg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npfK+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0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">
                  <v:group id="مجموعة 48" o:spid="_x0000_s20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">
                    <v:group id="مجموعة 49" o:spid="_x0000_s20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">
                      <v:shape id="شكل حر 50" o:spid="_x0000_s20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" fillcolor="#a5a5a5 [2092]" stroked="f" strokeweight="1pt">
                        <v:stroke joinstyle="miter"/>
                      </v:roundrect>
                    </v:group>
                    <v:oval id="شكل بيضاوي 52" o:spid="_x0000_s20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" filled="f" strokecolor="#168489" strokeweight="1pt">
                      <v:stroke joinstyle="miter"/>
                    </v:oval>
                  </v:group>
                  <v:shape id="مربع نص 41" o:spid="_x0000_s203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" filled="f" stroked="f">
                    <v:textbox style="mso-fit-shape-to-text:t">
                      <w:txbxContent>
                        <w:p w14:paraId="00FE92DC" w14:textId="77777777" w:rsidR="00140525" w:rsidRDefault="006E4E47"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ركّز على العميل كأولوية</w:t>
                          </w:r>
                        </w:p>
                      </w:txbxContent>
                    </v:textbox>
                  </v:shape>
                </v:group>
                <v:shape id="صورة 54" o:spid="_x0000_s20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">
                  <v:imagedata r:id="rId85" o:title=""/>
                </v:shape>
                <w10:anchorlock/>
              </v:group>
            </w:pict>
          </mc:Fallback>
        </mc:AlternateContent>
      </w:r>
    </w:p>
    <w:p w:rsidR="00697EE7" w:rsidRPr="00812BC8" w:rsidRDefault="00697EE7" w:rsidP="00140525">
      <w:r w:rsidRPr="00812BC8">
        <w:rPr>
          <w:rtl/>
        </w:rPr>
        <w:t>التحول الرقمي يعتمد في جوهره على تحسين تجربة العميل.</w:t>
      </w:r>
    </w:p>
    <w:p w:rsidR="00697EE7" w:rsidRPr="00812BC8" w:rsidRDefault="00697EE7" w:rsidP="00140525">
      <w:r w:rsidRPr="00812BC8">
        <w:rPr>
          <w:rtl/>
        </w:rPr>
        <w:t>- كيف؟:</w:t>
      </w:r>
    </w:p>
    <w:p w:rsidR="00697EE7" w:rsidRPr="00812BC8" w:rsidRDefault="00697EE7" w:rsidP="00140525">
      <w:r w:rsidRPr="00812BC8">
        <w:rPr>
          <w:rtl/>
        </w:rPr>
        <w:t xml:space="preserve">  - استمع إلى احتياجات العملاء واستخدم البيانات لفهم توقعاتهم.</w:t>
      </w:r>
    </w:p>
    <w:p w:rsidR="00697EE7" w:rsidRPr="00812BC8" w:rsidRDefault="00697EE7" w:rsidP="00140525">
      <w:r w:rsidRPr="00812BC8">
        <w:rPr>
          <w:rtl/>
        </w:rPr>
        <w:t xml:space="preserve">  - قم بتطوير منتجات وخدمات رقمية تركز على حل مشكلات العملاء وتعزيز تجربتهم.</w:t>
      </w:r>
    </w:p>
    <w:p w:rsidR="00697EE7" w:rsidRPr="00812BC8" w:rsidRDefault="00697EE7" w:rsidP="00140525">
      <w:r w:rsidRPr="00812BC8">
        <w:rPr>
          <w:rtl/>
        </w:rPr>
        <w:t xml:space="preserve">  - استخدم أدوات تحليل البيانات لتقييم مدى نجاح التغيير الرقمي في تحسين رضا العملاء.</w:t>
      </w:r>
    </w:p>
    <w:p w:rsidR="00697EE7" w:rsidRDefault="00697EE7" w:rsidP="00140525">
      <w:pPr>
        <w:rPr>
          <w:b/>
          <w:bCs/>
          <w:color w:val="168489"/>
        </w:rPr>
      </w:pPr>
      <w:r w:rsidRPr="006E4E47">
        <w:rPr>
          <w:b/>
          <w:bCs/>
          <w:color w:val="168489"/>
          <w:rtl/>
        </w:rPr>
        <w:t xml:space="preserve"> </w:t>
      </w:r>
      <w:hyperlink r:id="rId183" w:history="1">
        <w:r w:rsidRPr="00F221DB">
          <w:rPr>
            <w:rStyle w:val="Hyperlink"/>
            <w:b/>
            <w:bCs/>
            <w:rtl/>
          </w:rPr>
          <w:t>مهارات المايسترو الفذ في قيادة التحول الرقمي</w:t>
        </w:r>
      </w:hyperlink>
    </w:p>
    <w:p w:rsidR="00D04118" w:rsidRPr="006E4E47" w:rsidRDefault="00D04118" w:rsidP="00D04118">
      <w:pPr>
        <w:rPr>
          <w:b/>
          <w:bCs/>
          <w:color w:val="168489"/>
        </w:rPr>
      </w:pPr>
      <w:r w:rsidRPr="00D04118">
        <w:rPr>
          <w:b/>
          <w:bCs/>
          <w:noProof/>
          <w:color w:val="168489"/>
        </w:rPr>
        <mc:AlternateContent>
          <mc:Choice Requires="wpg">
            <w:drawing>
              <wp:inline distT="0" distB="0" distL="0" distR="0" wp14:anchorId="334A38FB" wp14:editId="4178D0BF">
                <wp:extent cx="5756747" cy="1694277"/>
                <wp:effectExtent l="0" t="0" r="15875" b="0"/>
                <wp:docPr id="158430590" name="Group 31"/>
                <wp:cNvGraphicFramePr/>
                <a:graphic xmlns:a="http://schemas.openxmlformats.org/drawingml/2006/main">
                  <a:graphicData uri="http://schemas.microsoft.com/office/word/2010/wordprocessingGroup">
                    <wpg:wgp>
                      <wpg:cNvGrpSpPr/>
                      <wpg:grpSpPr>
                        <a:xfrm>
                          <a:off x="0" y="0"/>
                          <a:ext cx="5756747" cy="1694277"/>
                          <a:chOff x="0" y="0"/>
                          <a:chExt cx="5756747" cy="1694277"/>
                        </a:xfrm>
                      </wpg:grpSpPr>
                      <wpg:grpSp>
                        <wpg:cNvPr id="375613880" name="Group 375613880"/>
                        <wpg:cNvGrpSpPr/>
                        <wpg:grpSpPr>
                          <a:xfrm>
                            <a:off x="0" y="0"/>
                            <a:ext cx="5756747" cy="1694277"/>
                            <a:chOff x="0" y="0"/>
                            <a:chExt cx="5756747" cy="1694277"/>
                          </a:xfrm>
                        </wpg:grpSpPr>
                        <wps:wsp>
                          <wps:cNvPr id="745049872" name="مربع نص 2"/>
                          <wps:cNvSpPr txBox="1"/>
                          <wps:spPr>
                            <a:xfrm>
                              <a:off x="4609620" y="1030067"/>
                              <a:ext cx="995045" cy="664210"/>
                            </a:xfrm>
                            <a:prstGeom prst="rect">
                              <a:avLst/>
                            </a:prstGeom>
                            <a:noFill/>
                          </wps:spPr>
                          <wps:txbx>
                            <w:txbxContent>
                              <w:p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الذكاء العاطفي</w:t>
                                </w:r>
                              </w:p>
                            </w:txbxContent>
                          </wps:txbx>
                          <wps:bodyPr wrap="square">
                            <a:spAutoFit/>
                          </wps:bodyPr>
                        </wps:wsp>
                        <wps:wsp>
                          <wps:cNvPr id="1710573741" name="مستطيل: زوايا مستديرة 4"/>
                          <wps:cNvSpPr/>
                          <wps:spPr>
                            <a:xfrm>
                              <a:off x="57109" y="0"/>
                              <a:ext cx="5699638" cy="565674"/>
                            </a:xfrm>
                            <a:prstGeom prst="roundRect">
                              <a:avLst>
                                <a:gd name="adj" fmla="val 39811"/>
                              </a:avLst>
                            </a:pr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cNvPr id="44013008" name="مجموعة 5"/>
                          <wpg:cNvGrpSpPr/>
                          <wpg:grpSpPr>
                            <a:xfrm>
                              <a:off x="2538224" y="207909"/>
                              <a:ext cx="715530" cy="715530"/>
                              <a:chOff x="2538224" y="207909"/>
                              <a:chExt cx="668348" cy="668348"/>
                            </a:xfrm>
                          </wpg:grpSpPr>
                          <wps:wsp>
                            <wps:cNvPr id="283950477" name="شكل بيضاوي 27"/>
                            <wps:cNvSpPr/>
                            <wps:spPr>
                              <a:xfrm>
                                <a:off x="253822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97830398" name="شكل بيضاوي 28"/>
                            <wps:cNvSpPr/>
                            <wps:spPr>
                              <a:xfrm>
                                <a:off x="2538224"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334627423" name="مجموعة 6"/>
                          <wpg:cNvGrpSpPr/>
                          <wpg:grpSpPr>
                            <a:xfrm>
                              <a:off x="1426707" y="207909"/>
                              <a:ext cx="715530" cy="715530"/>
                              <a:chOff x="1426707" y="207909"/>
                              <a:chExt cx="668348" cy="668348"/>
                            </a:xfrm>
                          </wpg:grpSpPr>
                          <wps:wsp>
                            <wps:cNvPr id="1539199733" name="شكل بيضاوي 25"/>
                            <wps:cNvSpPr/>
                            <wps:spPr>
                              <a:xfrm>
                                <a:off x="1426707"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02269902" name="شكل بيضاوي 26"/>
                            <wps:cNvSpPr/>
                            <wps:spPr>
                              <a:xfrm>
                                <a:off x="1426707"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455049369" name="مجموعة 7"/>
                          <wpg:cNvGrpSpPr/>
                          <wpg:grpSpPr>
                            <a:xfrm>
                              <a:off x="315184" y="207909"/>
                              <a:ext cx="715536" cy="715530"/>
                              <a:chOff x="315184" y="207909"/>
                              <a:chExt cx="668354" cy="668348"/>
                            </a:xfrm>
                          </wpg:grpSpPr>
                          <wps:wsp>
                            <wps:cNvPr id="674850999" name="شكل بيضاوي 23"/>
                            <wps:cNvSpPr/>
                            <wps:spPr>
                              <a:xfrm>
                                <a:off x="31518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41986289" name="شكل بيضاوي 24"/>
                            <wps:cNvSpPr/>
                            <wps:spPr>
                              <a:xfrm>
                                <a:off x="315190"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932659816" name="مربع نص 8"/>
                          <wps:cNvSpPr txBox="1"/>
                          <wps:spPr>
                            <a:xfrm>
                              <a:off x="2258868" y="1189323"/>
                              <a:ext cx="1294765" cy="377825"/>
                            </a:xfrm>
                            <a:prstGeom prst="rect">
                              <a:avLst/>
                            </a:prstGeom>
                            <a:noFill/>
                          </wps:spPr>
                          <wps:txbx>
                            <w:txbxContent>
                              <w:p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المرونة</w:t>
                                </w:r>
                              </w:p>
                            </w:txbxContent>
                          </wps:txbx>
                          <wps:bodyPr wrap="square">
                            <a:spAutoFit/>
                          </wps:bodyPr>
                        </wps:wsp>
                        <wps:wsp>
                          <wps:cNvPr id="2124845775" name="مربع نص 9"/>
                          <wps:cNvSpPr txBox="1"/>
                          <wps:spPr>
                            <a:xfrm>
                              <a:off x="1175562" y="1030067"/>
                              <a:ext cx="1217295" cy="664210"/>
                            </a:xfrm>
                            <a:prstGeom prst="rect">
                              <a:avLst/>
                            </a:prstGeom>
                            <a:noFill/>
                          </wps:spPr>
                          <wps:txbx>
                            <w:txbxContent>
                              <w:p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مهارات التواصل الفعّال</w:t>
                                </w:r>
                              </w:p>
                            </w:txbxContent>
                          </wps:txbx>
                          <wps:bodyPr wrap="square">
                            <a:spAutoFit/>
                          </wps:bodyPr>
                        </wps:wsp>
                        <wps:wsp>
                          <wps:cNvPr id="1424648628" name="مربع نص 10"/>
                          <wps:cNvSpPr txBox="1"/>
                          <wps:spPr>
                            <a:xfrm>
                              <a:off x="0" y="1189276"/>
                              <a:ext cx="1320800" cy="377825"/>
                            </a:xfrm>
                            <a:prstGeom prst="rect">
                              <a:avLst/>
                            </a:prstGeom>
                            <a:noFill/>
                          </wps:spPr>
                          <wps:txbx>
                            <w:txbxContent>
                              <w:p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التقنية العملية</w:t>
                                </w:r>
                              </w:p>
                            </w:txbxContent>
                          </wps:txbx>
                          <wps:bodyPr wrap="square">
                            <a:spAutoFit/>
                          </wps:bodyPr>
                        </wps:wsp>
                        <wpg:grpSp>
                          <wpg:cNvPr id="200549393" name="مجموعة 11"/>
                          <wpg:cNvGrpSpPr/>
                          <wpg:grpSpPr>
                            <a:xfrm>
                              <a:off x="3644300" y="207909"/>
                              <a:ext cx="715530" cy="715530"/>
                              <a:chOff x="3644300" y="207909"/>
                              <a:chExt cx="668348" cy="668348"/>
                            </a:xfrm>
                          </wpg:grpSpPr>
                          <wps:wsp>
                            <wps:cNvPr id="1010545531" name="شكل بيضاوي 21"/>
                            <wps:cNvSpPr/>
                            <wps:spPr>
                              <a:xfrm>
                                <a:off x="3644300"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43080360" name="شكل بيضاوي 22"/>
                            <wps:cNvSpPr/>
                            <wps:spPr>
                              <a:xfrm>
                                <a:off x="3644300"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551450277" name="مجموعة 12"/>
                          <wpg:cNvGrpSpPr/>
                          <wpg:grpSpPr>
                            <a:xfrm>
                              <a:off x="4750376" y="207909"/>
                              <a:ext cx="715530" cy="715530"/>
                              <a:chOff x="4750376" y="207909"/>
                              <a:chExt cx="668348" cy="668348"/>
                            </a:xfrm>
                          </wpg:grpSpPr>
                          <wps:wsp>
                            <wps:cNvPr id="113358638" name="شكل بيضاوي 19"/>
                            <wps:cNvSpPr/>
                            <wps:spPr>
                              <a:xfrm>
                                <a:off x="4750376"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71183865" name="شكل بيضاوي 20"/>
                            <wps:cNvSpPr/>
                            <wps:spPr>
                              <a:xfrm>
                                <a:off x="4750376"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217141754" name="مربع نص 13"/>
                          <wps:cNvSpPr txBox="1"/>
                          <wps:spPr>
                            <a:xfrm>
                              <a:off x="3287937" y="1030027"/>
                              <a:ext cx="1424305" cy="664210"/>
                            </a:xfrm>
                            <a:prstGeom prst="rect">
                              <a:avLst/>
                            </a:prstGeom>
                            <a:noFill/>
                          </wps:spPr>
                          <wps:txbx>
                            <w:txbxContent>
                              <w:p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القدرة على التفكير الاستراتيجي</w:t>
                                </w:r>
                              </w:p>
                            </w:txbxContent>
                          </wps:txbx>
                          <wps:bodyPr wrap="square">
                            <a:spAutoFit/>
                          </wps:bodyPr>
                        </wps:wsp>
                      </wpg:grpSp>
                      <pic:pic xmlns:pic="http://schemas.openxmlformats.org/drawingml/2006/picture">
                        <pic:nvPicPr>
                          <pic:cNvPr id="1731836771" name="Graphic 29" descr="Connections with solid fill"/>
                          <pic:cNvPicPr>
                            <a:picLocks noChangeAspect="1"/>
                          </pic:cNvPicPr>
                        </pic:nvPicPr>
                        <pic:blipFill>
                          <a:blip r:embed="rId18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5"/>
                              </a:ext>
                            </a:extLst>
                          </a:blip>
                          <a:stretch>
                            <a:fillRect/>
                          </a:stretch>
                        </pic:blipFill>
                        <pic:spPr>
                          <a:xfrm>
                            <a:off x="1493859" y="303010"/>
                            <a:ext cx="574556" cy="574556"/>
                          </a:xfrm>
                          <a:prstGeom prst="rect">
                            <a:avLst/>
                          </a:prstGeom>
                        </pic:spPr>
                      </pic:pic>
                      <pic:pic xmlns:pic="http://schemas.openxmlformats.org/drawingml/2006/picture">
                        <pic:nvPicPr>
                          <pic:cNvPr id="66342447" name="Graphic 18" descr="Document with solid fill"/>
                          <pic:cNvPicPr>
                            <a:picLocks noChangeAspect="1"/>
                          </pic:cNvPicPr>
                        </pic:nvPicPr>
                        <pic:blipFill>
                          <a:blip r:embed="rId18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3"/>
                              </a:ext>
                            </a:extLst>
                          </a:blip>
                          <a:stretch>
                            <a:fillRect/>
                          </a:stretch>
                        </pic:blipFill>
                        <pic:spPr>
                          <a:xfrm>
                            <a:off x="438503" y="285380"/>
                            <a:ext cx="561880" cy="561880"/>
                          </a:xfrm>
                          <a:prstGeom prst="rect">
                            <a:avLst/>
                          </a:prstGeom>
                        </pic:spPr>
                      </pic:pic>
                      <pic:pic xmlns:pic="http://schemas.openxmlformats.org/drawingml/2006/picture">
                        <pic:nvPicPr>
                          <pic:cNvPr id="1955917033" name="Graphic 81" descr="Group brainstorm with solid fill"/>
                          <pic:cNvPicPr>
                            <a:picLocks noChangeAspect="1"/>
                          </pic:cNvPicPr>
                        </pic:nvPicPr>
                        <pic:blipFill>
                          <a:blip r:embed="rId1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0"/>
                              </a:ext>
                            </a:extLst>
                          </a:blip>
                          <a:stretch>
                            <a:fillRect/>
                          </a:stretch>
                        </pic:blipFill>
                        <pic:spPr>
                          <a:xfrm>
                            <a:off x="2601221" y="233143"/>
                            <a:ext cx="573270" cy="573270"/>
                          </a:xfrm>
                          <a:prstGeom prst="rect">
                            <a:avLst/>
                          </a:prstGeom>
                        </pic:spPr>
                      </pic:pic>
                      <pic:pic xmlns:pic="http://schemas.openxmlformats.org/drawingml/2006/picture">
                        <pic:nvPicPr>
                          <pic:cNvPr id="705121292" name="Graphic 61" descr="Customer review with solid fill"/>
                          <pic:cNvPicPr>
                            <a:picLocks noChangeAspect="1"/>
                          </pic:cNvPicPr>
                        </pic:nvPicPr>
                        <pic:blipFill>
                          <a:blip r:embed="rId18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4"/>
                              </a:ext>
                            </a:extLst>
                          </a:blip>
                          <a:stretch>
                            <a:fillRect/>
                          </a:stretch>
                        </pic:blipFill>
                        <pic:spPr>
                          <a:xfrm>
                            <a:off x="3742053" y="309765"/>
                            <a:ext cx="544714" cy="544714"/>
                          </a:xfrm>
                          <a:prstGeom prst="rect">
                            <a:avLst/>
                          </a:prstGeom>
                        </pic:spPr>
                      </pic:pic>
                      <pic:pic xmlns:pic="http://schemas.openxmlformats.org/drawingml/2006/picture">
                        <pic:nvPicPr>
                          <pic:cNvPr id="180794429" name="Graphic 1" descr="Brain in head with solid fill"/>
                          <pic:cNvPicPr>
                            <a:picLocks noChangeAspect="1"/>
                          </pic:cNvPicPr>
                        </pic:nvPicPr>
                        <pic:blipFill>
                          <a:blip r:embed="rId1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8"/>
                              </a:ext>
                            </a:extLst>
                          </a:blip>
                          <a:stretch>
                            <a:fillRect/>
                          </a:stretch>
                        </pic:blipFill>
                        <pic:spPr>
                          <a:xfrm>
                            <a:off x="4813736" y="261596"/>
                            <a:ext cx="600326" cy="600326"/>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4A38FB" id="Group 31" o:spid="_x0000_s2040" style="width:453.3pt;height:133.4pt;mso-position-horizontal-relative:char;mso-position-vertical-relative:line" coordsize="57567,1694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">
                <v:group id="Group 375613880" o:spid="_x0000_s2041" style="position:absolute;width:57567;height:16942" coordsize="57567,16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">
                  <v:shape id="مربع نص 2" o:spid="_x0000_s2042" type="#_x0000_t202" style="position:absolute;left:46096;top:10300;width:9950;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" filled="f" stroked="f">
                    <v:textbox style="mso-fit-shape-to-text:t">
                      <w:txbxContent>
                        <w:p w14:paraId="68A62866" w14:textId="77777777"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الذكاء العاطفي</w:t>
                          </w:r>
                        </w:p>
                      </w:txbxContent>
                    </v:textbox>
                  </v:shape>
                  <v:roundrect id="مستطيل: زوايا مستديرة 4" o:spid="_x0000_s2043" style="position:absolute;left:571;width:56996;height:5656;visibility:visible;mso-wrap-style:square;v-text-anchor:middle" arcsize="260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" fillcolor="#f2f2f2 [3052]" strokecolor="#f2f2f2 [3052]" strokeweight="1pt">
                    <v:stroke joinstyle="miter"/>
                  </v:roundrect>
                  <v:group id="مجموعة 5" o:spid="_x0000_s2044" style="position:absolute;left:25382;top:2079;width:7155;height:7155" coordorigin="25382,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">
                    <v:oval id="شكل بيضاوي 27" o:spid="_x0000_s2045" style="position:absolute;left:25382;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" fillcolor="#579da5" strokecolor="#579da5" strokeweight="4.5pt">
                      <v:stroke joinstyle="miter"/>
                    </v:oval>
                    <v:oval id="شكل بيضاوي 28" o:spid="_x0000_s2046" style="position:absolute;left:25382;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" filled="f" strokecolor="white [3212]">
                      <v:stroke joinstyle="miter"/>
                    </v:oval>
                  </v:group>
                  <v:group id="مجموعة 6" o:spid="_x0000_s2047" style="position:absolute;left:14267;top:2079;width:7155;height:7155" coordorigin="14267,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">
                    <v:oval id="شكل بيضاوي 25" o:spid="_x0000_s2048" style="position:absolute;left:14267;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" fillcolor="#579da5" strokecolor="#579da5" strokeweight="4.5pt">
                      <v:stroke joinstyle="miter"/>
                    </v:oval>
                    <v:oval id="شكل بيضاوي 26" o:spid="_x0000_s2049" style="position:absolute;left:14267;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" filled="f" strokecolor="white [3212]">
                      <v:stroke joinstyle="miter"/>
                    </v:oval>
                  </v:group>
                  <v:group id="مجموعة 7" o:spid="_x0000_s2050" style="position:absolute;left:3151;top:2079;width:7156;height:7155" coordorigin="3151,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">
                    <v:oval id="شكل بيضاوي 23" o:spid="_x0000_s2051" style="position:absolute;left:3151;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" fillcolor="#579da5" strokecolor="#579da5" strokeweight="4.5pt">
                      <v:stroke joinstyle="miter"/>
                    </v:oval>
                    <v:oval id="شكل بيضاوي 24" o:spid="_x0000_s2052" style="position:absolute;left:3151;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" filled="f" strokecolor="white [3212]">
                      <v:stroke joinstyle="miter"/>
                    </v:oval>
                  </v:group>
                  <v:shape id="_x0000_s2053" type="#_x0000_t202" style="position:absolute;left:22588;top:11893;width:1294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" filled="f" stroked="f">
                    <v:textbox style="mso-fit-shape-to-text:t">
                      <w:txbxContent>
                        <w:p w14:paraId="541F8EEF" w14:textId="77777777"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المرونة</w:t>
                          </w:r>
                        </w:p>
                      </w:txbxContent>
                    </v:textbox>
                  </v:shape>
                  <v:shape id="مربع نص 9" o:spid="_x0000_s2054" type="#_x0000_t202" style="position:absolute;left:11755;top:10300;width:12173;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" filled="f" stroked="f">
                    <v:textbox style="mso-fit-shape-to-text:t">
                      <w:txbxContent>
                        <w:p w14:paraId="00C91EA1" w14:textId="77777777"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مهارات التواصل الفعّال</w:t>
                          </w:r>
                        </w:p>
                      </w:txbxContent>
                    </v:textbox>
                  </v:shape>
                  <v:shape id="مربع نص 10" o:spid="_x0000_s2055" type="#_x0000_t202" style="position:absolute;top:11892;width:1320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" filled="f" stroked="f">
                    <v:textbox style="mso-fit-shape-to-text:t">
                      <w:txbxContent>
                        <w:p w14:paraId="6BFB52FE" w14:textId="77777777"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التقنية العملية</w:t>
                          </w:r>
                        </w:p>
                      </w:txbxContent>
                    </v:textbox>
                  </v:shape>
                  <v:group id="_x0000_s2056" style="position:absolute;left:36443;top:2079;width:7155;height:7155" coordorigin="36443,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">
                    <v:oval id="شكل بيضاوي 21" o:spid="_x0000_s2057" style="position:absolute;left:36443;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" fillcolor="#579da5" strokecolor="#579da5" strokeweight="4.5pt">
                      <v:stroke joinstyle="miter"/>
                    </v:oval>
                    <v:oval id="شكل بيضاوي 22" o:spid="_x0000_s2058" style="position:absolute;left:36443;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" filled="f" strokecolor="white [3212]">
                      <v:stroke joinstyle="miter"/>
                    </v:oval>
                  </v:group>
                  <v:group id="مجموعة 12" o:spid="_x0000_s2059" style="position:absolute;left:47503;top:2079;width:7156;height:7155" coordorigin="47503,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">
                    <v:oval id="شكل بيضاوي 19" o:spid="_x0000_s2060" style="position:absolute;left:47503;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" fillcolor="#579da5" strokecolor="#579da5" strokeweight="4.5pt">
                      <v:stroke joinstyle="miter"/>
                    </v:oval>
                    <v:oval id="شكل بيضاوي 20" o:spid="_x0000_s2061" style="position:absolute;left:47503;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" filled="f" strokecolor="white [3212]">
                      <v:stroke joinstyle="miter"/>
                    </v:oval>
                  </v:group>
                  <v:shape id="مربع نص 13" o:spid="_x0000_s2062" type="#_x0000_t202" style="position:absolute;left:32879;top:10300;width:14243;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" filled="f" stroked="f">
                    <v:textbox style="mso-fit-shape-to-text:t">
                      <w:txbxContent>
                        <w:p w14:paraId="1203566B" w14:textId="77777777" w:rsidR="00D04118" w:rsidRPr="00D04118" w:rsidRDefault="00D04118"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القدرة على التفكير الاستراتيجي</w:t>
                          </w:r>
                        </w:p>
                      </w:txbxContent>
                    </v:textbox>
                  </v:shape>
                </v:group>
                <v:shape id="Graphic 29" o:spid="_x0000_s2063" type="#_x0000_t75" alt="Connections with solid fill" style="position:absolute;left:14938;top:3030;width:5746;height:5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">
                  <v:imagedata r:id="rId190" o:title="Connections with solid fill"/>
                </v:shape>
                <v:shape id="Graphic 18" o:spid="_x0000_s2064" type="#_x0000_t75" alt="Document with solid fill" style="position:absolute;left:4385;top:2853;width:561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">
                  <v:imagedata r:id="rId117" o:title="Document with solid fill"/>
                </v:shape>
                <v:shape id="Graphic 81" o:spid="_x0000_s2065" type="#_x0000_t75" alt="Group brainstorm with solid fill" style="position:absolute;left:26012;top:2331;width:5732;height: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">
                  <v:imagedata r:id="rId176" o:title="Group brainstorm with solid fill"/>
                </v:shape>
                <v:shape id="Graphic 61" o:spid="_x0000_s2066" type="#_x0000_t75" alt="Customer review with solid fill" style="position:absolute;left:37420;top:3097;width:5447;height:5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">
                  <v:imagedata r:id="rId77" o:title="Customer review with solid fill"/>
                </v:shape>
                <v:shape id="Graphic 1" o:spid="_x0000_s2067" type="#_x0000_t75" alt="Brain in head with solid fill" style="position:absolute;left:48137;top:2615;width:6003;height: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">
                  <v:imagedata r:id="rId79" o:title="Brain in head with solid fill"/>
                </v:shape>
                <w10:anchorlock/>
              </v:group>
            </w:pict>
          </mc:Fallback>
        </mc:AlternateConten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الذكاء العاطفي:</w:t>
      </w:r>
      <w:r w:rsidRPr="006E4E47">
        <w:rPr>
          <w:rFonts w:ascii="Sakkal Majalla" w:hAnsi="Sakkal Majalla" w:cs="Sakkal Majalla"/>
          <w:sz w:val="34"/>
          <w:szCs w:val="34"/>
          <w:rtl/>
        </w:rPr>
        <w:t xml:space="preserve"> لفهم مخاوف الموظفين والتعامل مع مقاومتهم للتغيير.</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القدرة على التفكير الاستراتيجي:</w:t>
      </w:r>
      <w:r w:rsidRPr="006E4E47">
        <w:rPr>
          <w:rFonts w:ascii="Sakkal Majalla" w:hAnsi="Sakkal Majalla" w:cs="Sakkal Majalla"/>
          <w:sz w:val="34"/>
          <w:szCs w:val="34"/>
          <w:rtl/>
        </w:rPr>
        <w:t xml:space="preserve"> لرؤية الصورة الكبيرة وربط التحول الرقمي بأهداف العمل.</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المرونة:</w:t>
      </w:r>
      <w:r w:rsidRPr="006E4E47">
        <w:rPr>
          <w:rFonts w:ascii="Sakkal Majalla" w:hAnsi="Sakkal Majalla" w:cs="Sakkal Majalla"/>
          <w:sz w:val="34"/>
          <w:szCs w:val="34"/>
          <w:rtl/>
        </w:rPr>
        <w:t xml:space="preserve"> للتكيّف مع التحديات غير المتوقعة.</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مهارات التواصل الفعّال:</w:t>
      </w:r>
      <w:r w:rsidRPr="006E4E47">
        <w:rPr>
          <w:rFonts w:ascii="Sakkal Majalla" w:hAnsi="Sakkal Majalla" w:cs="Sakkal Majalla"/>
          <w:sz w:val="34"/>
          <w:szCs w:val="34"/>
          <w:rtl/>
        </w:rPr>
        <w:t xml:space="preserve"> لإلهام الفريق ونقل الرؤية بوضوح.</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التقنية العملية:</w:t>
      </w:r>
      <w:r w:rsidRPr="006E4E47">
        <w:rPr>
          <w:rFonts w:ascii="Sakkal Majalla" w:hAnsi="Sakkal Majalla" w:cs="Sakkal Majalla"/>
          <w:sz w:val="34"/>
          <w:szCs w:val="34"/>
          <w:rtl/>
        </w:rPr>
        <w:t xml:space="preserve"> لفهم أساسيات الأدوات والتقنيات المعتمدة.</w:t>
      </w:r>
    </w:p>
    <w:p w:rsidR="00697EE7" w:rsidRPr="006E4E47" w:rsidRDefault="00697EE7" w:rsidP="00140525">
      <w:pPr>
        <w:rPr>
          <w:rFonts w:ascii="Sakkal Majalla" w:hAnsi="Sakkal Majalla"/>
          <w:color w:val="168489"/>
          <w:sz w:val="34"/>
        </w:rPr>
      </w:pPr>
      <w:r w:rsidRPr="006E4E47">
        <w:rPr>
          <w:rFonts w:ascii="Sakkal Majalla" w:hAnsi="Sakkal Majalla"/>
          <w:color w:val="168489"/>
          <w:sz w:val="34"/>
          <w:rtl/>
        </w:rPr>
        <w:t xml:space="preserve"> أمثلة على قادة تحول رقمي ناجحين</w:t>
      </w:r>
    </w:p>
    <w:p w:rsidR="00697EE7" w:rsidRPr="006E4E47" w:rsidRDefault="00697EE7" w:rsidP="00140525">
      <w:pPr>
        <w:rPr>
          <w:color w:val="168489"/>
        </w:rPr>
      </w:pPr>
      <w:r w:rsidRPr="006E4E47">
        <w:rPr>
          <w:color w:val="168489"/>
          <w:rtl/>
        </w:rPr>
        <w:t xml:space="preserve"> 1. ساتيا ناديلا – مايكروسوفت</w:t>
      </w:r>
    </w:p>
    <w:p w:rsidR="00697EE7" w:rsidRPr="00812BC8" w:rsidRDefault="00697EE7" w:rsidP="00140525">
      <w:r w:rsidRPr="00812BC8">
        <w:rPr>
          <w:rtl/>
        </w:rPr>
        <w:t>- قام ناديلا بتغيير ثقافة مايكروسوفت بالكامل من التركيز على المنافسة إلى التعل</w:t>
      </w:r>
      <w:r>
        <w:rPr>
          <w:rFonts w:hint="cs"/>
          <w:rtl/>
        </w:rPr>
        <w:t>ّ</w:t>
      </w:r>
      <w:r w:rsidRPr="00812BC8">
        <w:rPr>
          <w:rtl/>
        </w:rPr>
        <w:t>م المستمر والابتكار. ركز على الحوسبة السحابية والتحول إلى عقلية "النمو"، مما جعل الشركة واحدة من أقوى الشركات الرقمية في العالم.</w:t>
      </w:r>
    </w:p>
    <w:p w:rsidR="00697EE7" w:rsidRPr="006E4E47" w:rsidRDefault="00697EE7" w:rsidP="00D04118">
      <w:pPr>
        <w:keepNext/>
        <w:rPr>
          <w:color w:val="168489"/>
        </w:rPr>
      </w:pPr>
      <w:r w:rsidRPr="006E4E47">
        <w:rPr>
          <w:color w:val="168489"/>
          <w:rtl/>
        </w:rPr>
        <w:lastRenderedPageBreak/>
        <w:t xml:space="preserve"> 2. جيف بيزوس – أمازون</w:t>
      </w:r>
    </w:p>
    <w:p w:rsidR="00697EE7" w:rsidRPr="00812BC8" w:rsidRDefault="00697EE7" w:rsidP="00140525">
      <w:r w:rsidRPr="00812BC8">
        <w:rPr>
          <w:rtl/>
        </w:rPr>
        <w:t xml:space="preserve">- استخدم بيزوس التكنولوجيا لتحويل تجربة العميل، مثل تطوير أنظمة الذكاء الاصطناعي لتحليل احتياجات العملاء، وإطلاق خدمات مبتكرة مثل </w:t>
      </w:r>
      <w:r w:rsidRPr="00812BC8">
        <w:t>Amazon Web Services.</w:t>
      </w:r>
    </w:p>
    <w:p w:rsidR="00697EE7" w:rsidRDefault="00697EE7" w:rsidP="00140525">
      <w:r w:rsidRPr="00812BC8">
        <w:rPr>
          <w:rtl/>
        </w:rPr>
        <w:t>لتكون "المايسترو الفذ" في قيادة التحول الرقمي، يجب أن تجمع بين الشغف بالتكنولوجيا والفهم العميق لاحتياجات الأفراد والمؤسسة. القيادة في هذا السياق تعني خلق انسجام بين الأشخاص، العمليات، والتكنولوجيا لتحقيق رؤية مشتركة. التحول الرقمي ليس مجرد مشروع تقني؛ إنه رحلة مستمرة تتطلب قائدا</w:t>
      </w:r>
      <w:r>
        <w:rPr>
          <w:rFonts w:hint="cs"/>
          <w:rtl/>
        </w:rPr>
        <w:t>ً</w:t>
      </w:r>
      <w:r w:rsidRPr="00812BC8">
        <w:rPr>
          <w:rtl/>
        </w:rPr>
        <w:t xml:space="preserve"> مستعدا</w:t>
      </w:r>
      <w:r>
        <w:rPr>
          <w:rFonts w:hint="cs"/>
          <w:rtl/>
        </w:rPr>
        <w:t>ً</w:t>
      </w:r>
      <w:r w:rsidRPr="00812BC8">
        <w:rPr>
          <w:rtl/>
        </w:rPr>
        <w:t xml:space="preserve"> للتعل</w:t>
      </w:r>
      <w:r>
        <w:rPr>
          <w:rFonts w:hint="cs"/>
          <w:rtl/>
        </w:rPr>
        <w:t>ّ</w:t>
      </w:r>
      <w:r w:rsidRPr="00812BC8">
        <w:rPr>
          <w:rtl/>
        </w:rPr>
        <w:t>م، التكي</w:t>
      </w:r>
      <w:r>
        <w:rPr>
          <w:rFonts w:hint="cs"/>
          <w:rtl/>
        </w:rPr>
        <w:t>ّ</w:t>
      </w:r>
      <w:r w:rsidRPr="00812BC8">
        <w:rPr>
          <w:rtl/>
        </w:rPr>
        <w:t>ف، والإلهام. كن المايسترو الذي يقود فريقك نحو مستقبل رقمي مزدهر، حيث يتناغم الجميع لتحقيق النجاح.</w:t>
      </w:r>
    </w:p>
    <w:p w:rsidR="00D04118" w:rsidRPr="00CB5405" w:rsidRDefault="00D04118" w:rsidP="00D04118">
      <w:pPr>
        <w:pageBreakBefore/>
        <w:rPr>
          <w:rtl/>
          <w:lang w:bidi="ar-EG"/>
        </w:rPr>
      </w:pPr>
      <w:r w:rsidRPr="00CB5405">
        <w:rPr>
          <w:noProof/>
        </w:rPr>
        <w:lastRenderedPageBreak/>
        <mc:AlternateContent>
          <mc:Choice Requires="wpg">
            <w:drawing>
              <wp:inline distT="0" distB="0" distL="0" distR="0" wp14:anchorId="52ED07E0" wp14:editId="6A540A11">
                <wp:extent cx="5633504" cy="593062"/>
                <wp:effectExtent l="0" t="0" r="5715" b="0"/>
                <wp:docPr id="101287837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60931016" name="Rectangle 360931016"/>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7949584" name="Rectangle 162794958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8473899" name="TextBox 7"/>
                        <wps:cNvSpPr txBox="1"/>
                        <wps:spPr>
                          <a:xfrm>
                            <a:off x="1796583" y="0"/>
                            <a:ext cx="4386580" cy="536575"/>
                          </a:xfrm>
                          <a:prstGeom prst="rect">
                            <a:avLst/>
                          </a:prstGeom>
                          <a:noFill/>
                        </wps:spPr>
                        <wps:txbx>
                          <w:txbxContent>
                            <w:p w:rsidR="00D04118" w:rsidRDefault="00D04118" w:rsidP="00D0411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2ED07E0" id="_x0000_s206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1jEnwAIDAADmCQAADgAAAAAAAAAAAAAAAAAuAgAAZHJzL2Uyb0RvYy54bWxQSwEC&#10;LQAUAAYACAAAACEATRNt9d0AAAAEAQAADwAAAAAAAAAAAAAAAABcBQAAZHJzL2Rvd25yZXYueG1s&#10;UEsFBgAAAAAEAAQA8wAAAGYGAAAAAA==&#10;">
                <v:rect id="Rectangle 360931016" o:spid="_x0000_s206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" fillcolor="#f2f2f2 [3052]" stroked="f" strokeweight="1pt"/>
                <v:rect id="Rectangle 1627949584" o:spid="_x0000_s207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" fillcolor="#168489" stroked="f" strokeweight="1pt"/>
                <v:shape id="TextBox 7" o:spid="_x0000_s207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" filled="f" stroked="f">
                  <v:textbox>
                    <w:txbxContent>
                      <w:p w14:paraId="7C3329A6" w14:textId="77777777" w:rsidR="00D04118" w:rsidRDefault="00D04118" w:rsidP="00D0411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D04118" w:rsidRPr="00CB5405" w:rsidRDefault="00D04118" w:rsidP="00D04118"/>
    <w:p w:rsidR="00D04118" w:rsidRPr="00CB5405" w:rsidRDefault="00D04118" w:rsidP="00D04118"/>
    <w:p w:rsidR="00D04118" w:rsidRPr="00CB5405" w:rsidRDefault="00F221DB" w:rsidP="00D04118">
      <w:pPr>
        <w:rPr>
          <w:rFonts w:hint="cs"/>
          <w:color w:val="168489"/>
          <w:lang w:bidi="ar-JO"/>
        </w:rPr>
      </w:pPr>
      <w:hyperlink r:id="rId191" w:history="1">
        <w:r w:rsidR="00D04118" w:rsidRPr="00F221DB">
          <w:rPr>
            <w:rStyle w:val="Hyperlink"/>
            <w:rtl/>
          </w:rPr>
          <w:t>تم في هذه الجلسة مناقشة المواضيع والأفكار الآتية:</w:t>
        </w:r>
      </w:hyperlink>
    </w:p>
    <w:p w:rsidR="00D04118" w:rsidRPr="00D04118" w:rsidRDefault="00D04118" w:rsidP="00D04118">
      <w:pPr>
        <w:numPr>
          <w:ilvl w:val="0"/>
          <w:numId w:val="20"/>
        </w:numPr>
      </w:pPr>
      <w:r w:rsidRPr="00D04118">
        <w:rPr>
          <w:rtl/>
        </w:rPr>
        <w:t>تحويل الثقافة التنظيمية لتكون مرنة ومستعدة للتغيير.</w:t>
      </w:r>
    </w:p>
    <w:p w:rsidR="00D04118" w:rsidRPr="00D04118" w:rsidRDefault="00D04118" w:rsidP="00D04118">
      <w:pPr>
        <w:numPr>
          <w:ilvl w:val="0"/>
          <w:numId w:val="20"/>
        </w:numPr>
      </w:pPr>
      <w:r w:rsidRPr="00D04118">
        <w:rPr>
          <w:rtl/>
        </w:rPr>
        <w:t>السلوكيّات الجديدة التي يجب على الموظفين تبنيها لدعم التغيير.</w:t>
      </w:r>
    </w:p>
    <w:p w:rsidR="00D04118" w:rsidRPr="00D04118" w:rsidRDefault="00D04118" w:rsidP="00D04118">
      <w:pPr>
        <w:numPr>
          <w:ilvl w:val="0"/>
          <w:numId w:val="20"/>
        </w:numPr>
      </w:pPr>
      <w:r w:rsidRPr="00D04118">
        <w:rPr>
          <w:rtl/>
        </w:rPr>
        <w:t>كيفية بناء فرق ديناميكية وملهمة جاهزة للتفاعل مع التغيير الرقمي.</w:t>
      </w:r>
    </w:p>
    <w:p w:rsidR="00D04118" w:rsidRPr="00D04118" w:rsidRDefault="00D04118" w:rsidP="00D04118">
      <w:pPr>
        <w:numPr>
          <w:ilvl w:val="0"/>
          <w:numId w:val="20"/>
        </w:numPr>
        <w:rPr>
          <w:rtl/>
        </w:rPr>
      </w:pPr>
      <w:r w:rsidRPr="00D04118">
        <w:rPr>
          <w:rtl/>
        </w:rPr>
        <w:t>كيف تكون المايسترو الفذ لقيادة التغيير في التحول الرقمي؟</w:t>
      </w:r>
    </w:p>
    <w:p w:rsidR="00D04118" w:rsidRPr="00CB5405" w:rsidRDefault="00D04118" w:rsidP="00D04118">
      <w:pPr>
        <w:rPr>
          <w:b/>
          <w:bCs/>
          <w:rtl/>
        </w:rPr>
      </w:pPr>
    </w:p>
    <w:p w:rsidR="00D04118" w:rsidRPr="00CB5405" w:rsidRDefault="00D04118" w:rsidP="00D04118">
      <w:pPr>
        <w:rPr>
          <w:rtl/>
        </w:rPr>
      </w:pPr>
    </w:p>
    <w:p w:rsidR="00D04118" w:rsidRPr="00CB5405" w:rsidRDefault="00D04118" w:rsidP="00D04118">
      <w:pPr>
        <w:rPr>
          <w:rtl/>
        </w:rPr>
      </w:pPr>
    </w:p>
    <w:p w:rsidR="00D04118" w:rsidRPr="00CB5405" w:rsidRDefault="00D04118" w:rsidP="00D04118">
      <w:pPr>
        <w:jc w:val="center"/>
        <w:rPr>
          <w:lang w:val="en-GB"/>
        </w:rPr>
      </w:pPr>
      <w:r w:rsidRPr="00CB5405">
        <w:rPr>
          <w:noProof/>
        </w:rPr>
        <w:drawing>
          <wp:inline distT="0" distB="0" distL="0" distR="0" wp14:anchorId="35132B62" wp14:editId="3B741615">
            <wp:extent cx="1219200" cy="1219200"/>
            <wp:effectExtent l="0" t="0" r="0" b="0"/>
            <wp:docPr id="139715231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D04118" w:rsidRDefault="00D04118" w:rsidP="00D04118">
      <w:pPr>
        <w:rPr>
          <w:rtl/>
        </w:rPr>
      </w:pPr>
    </w:p>
    <w:p w:rsidR="00ED4D4F" w:rsidRDefault="00ED4D4F" w:rsidP="00F01FA2">
      <w:pPr>
        <w:rPr>
          <w:rtl/>
          <w:lang w:bidi="ar-SY"/>
        </w:rPr>
      </w:pPr>
    </w:p>
    <w:p w:rsidR="00D87FB1" w:rsidRDefault="00D87FB1" w:rsidP="00F01FA2">
      <w:pPr>
        <w:rPr>
          <w:rtl/>
          <w:lang w:bidi="ar-SY"/>
        </w:rPr>
      </w:pPr>
    </w:p>
    <w:p w:rsidR="002465AB" w:rsidRPr="002465AB" w:rsidRDefault="002465AB" w:rsidP="00F131A0">
      <w:pPr>
        <w:bidi w:val="0"/>
        <w:jc w:val="cente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86395" w:rsidRDefault="00B100C6" w:rsidP="004B7E92">
      <w:pPr>
        <w:bidi w:val="0"/>
        <w:rPr>
          <w:b/>
          <w:bCs/>
          <w:sz w:val="36"/>
          <w:szCs w:val="36"/>
          <w:rtl/>
          <w:lang w:bidi="ar-SY"/>
        </w:rPr>
      </w:pPr>
      <w:r w:rsidRPr="00B100C6">
        <w:rPr>
          <w:rFonts w:asciiTheme="majorBidi" w:hAnsiTheme="majorBidi" w:cstheme="majorBidi"/>
          <w:noProof/>
          <w:szCs w:val="28"/>
        </w:rPr>
        <w:lastRenderedPageBreak/>
        <mc:AlternateContent>
          <mc:Choice Requires="wps">
            <w:drawing>
              <wp:anchor distT="0" distB="0" distL="114300" distR="114300" simplePos="0" relativeHeight="252178432" behindDoc="0" locked="0" layoutInCell="1" allowOverlap="1" wp14:anchorId="6F800868" wp14:editId="1DCF6363">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F800868" id="مربع نص 8" o:spid="_x0000_s2072"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" filled="f" stroked="f">
                <o:lock v:ext="edit" aspectratio="t"/>
                <v:textbox style="mso-fit-shape-to-text:t">
                  <w:txbxContent>
                    <w:p w14:paraId="777EBECD"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38248C21" wp14:editId="6D20AC8C">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38248C21" id="مربع نص 7" o:spid="_x0000_s2073"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" filled="f" stroked="f">
                <v:textbox style="mso-fit-shape-to-text:t">
                  <w:txbxContent>
                    <w:p w14:paraId="1CA375DF"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9C73B7" w:rsidRPr="0090459D">
        <w:rPr>
          <w:noProof/>
        </w:rPr>
        <mc:AlternateContent>
          <mc:Choice Requires="wpg">
            <w:drawing>
              <wp:inline distT="0" distB="0" distL="0" distR="0" wp14:anchorId="1988598B" wp14:editId="1EDFE584">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88598B" id="_x0000_s207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">
                <v:rect id="Rectangle 388507700" o:spid="_x0000_s207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07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07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4BB845CB"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rsidR="00D04118" w:rsidRPr="00D04118" w:rsidRDefault="00F221DB" w:rsidP="00D04118">
      <w:pPr>
        <w:rPr>
          <w:rFonts w:ascii="Sakkal Majalla" w:eastAsia="Times New Roman" w:hAnsi="Sakkal Majalla"/>
          <w:b/>
          <w:bCs/>
          <w:color w:val="168489"/>
          <w:sz w:val="32"/>
          <w:szCs w:val="32"/>
        </w:rPr>
      </w:pPr>
      <w:hyperlink r:id="rId192" w:history="1">
        <w:r w:rsidR="00D04118" w:rsidRPr="00F221DB">
          <w:rPr>
            <w:rStyle w:val="Hyperlink"/>
            <w:rFonts w:ascii="Sakkal Majalla" w:eastAsia="Times New Roman" w:hAnsi="Sakkal Majalla" w:hint="eastAsia"/>
            <w:b/>
            <w:bCs/>
            <w:sz w:val="32"/>
            <w:szCs w:val="32"/>
            <w:rtl/>
          </w:rPr>
          <w:t>أعزائي</w:t>
        </w:r>
        <w:r w:rsidR="00D04118" w:rsidRPr="00F221DB">
          <w:rPr>
            <w:rStyle w:val="Hyperlink"/>
            <w:rFonts w:ascii="Sakkal Majalla" w:eastAsia="Times New Roman" w:hAnsi="Sakkal Majalla"/>
            <w:b/>
            <w:bCs/>
            <w:sz w:val="32"/>
            <w:szCs w:val="32"/>
            <w:rtl/>
          </w:rPr>
          <w:t xml:space="preserve"> </w:t>
        </w:r>
        <w:r w:rsidR="00D04118" w:rsidRPr="00F221DB">
          <w:rPr>
            <w:rStyle w:val="Hyperlink"/>
            <w:rFonts w:ascii="Sakkal Majalla" w:eastAsia="Times New Roman" w:hAnsi="Sakkal Majalla" w:hint="eastAsia"/>
            <w:b/>
            <w:bCs/>
            <w:sz w:val="32"/>
            <w:szCs w:val="32"/>
            <w:rtl/>
          </w:rPr>
          <w:t>المشاركين</w:t>
        </w:r>
        <w:r w:rsidR="00D04118" w:rsidRPr="00F221DB">
          <w:rPr>
            <w:rStyle w:val="Hyperlink"/>
            <w:rFonts w:ascii="Sakkal Majalla" w:eastAsia="Times New Roman" w:hAnsi="Sakkal Majalla" w:hint="cs"/>
            <w:b/>
            <w:bCs/>
            <w:sz w:val="32"/>
            <w:szCs w:val="32"/>
            <w:rtl/>
          </w:rPr>
          <w:t>:</w:t>
        </w:r>
      </w:hyperlink>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اقترابنا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ختام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رحلتنا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برنامج</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مايسترو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w:t>
      </w:r>
      <w:r w:rsidRPr="00247B47">
        <w:rPr>
          <w:rFonts w:ascii="Sakkal Majalla" w:eastAsia="Times New Roman" w:hAnsi="Sakkal Majalla" w:hint="eastAsia"/>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أود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أعبر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شكري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وامتناني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الكبير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جميعا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كان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حضوركم،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تفاعلكم،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ومشاركتكم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الفاعلة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خلال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الجلسات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مصدر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حقيقي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اليوم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تمثلون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فقط</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المستقبل،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التحولات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تصنع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وتُحدث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الأثر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مؤسساتكم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ومجتمعاتكم</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لقد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أظهرتم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جميعا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حماسا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للتعل</w:t>
      </w:r>
      <w:r>
        <w:rPr>
          <w:rFonts w:ascii="Sakkal Majalla" w:eastAsia="Times New Roman" w:hAnsi="Sakkal Majalla" w:hint="cs"/>
          <w:sz w:val="32"/>
          <w:szCs w:val="32"/>
          <w:rtl/>
        </w:rPr>
        <w:t>ّم</w:t>
      </w:r>
      <w:r w:rsidRPr="00247B47">
        <w:rPr>
          <w:rFonts w:ascii="Sakkal Majalla" w:eastAsia="Times New Roman" w:hAnsi="Sakkal Majalla" w:hint="eastAsia"/>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استعدادًا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ورغبة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حقيقية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تكونوا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مايسترو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يقود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التناغم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والنجاح،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تماما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يفعل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قائد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الأوركسترا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يجعل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نغمة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تتضافر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لتشكيل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سيمفونية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رائعة</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hint="cs"/>
          <w:color w:val="168489"/>
          <w:sz w:val="32"/>
          <w:szCs w:val="32"/>
          <w:rtl/>
        </w:rPr>
        <w:t>أ</w:t>
      </w:r>
      <w:r w:rsidRPr="00D04118">
        <w:rPr>
          <w:rFonts w:ascii="Sakkal Majalla" w:eastAsia="Times New Roman" w:hAnsi="Sakkal Majalla" w:hint="eastAsia"/>
          <w:color w:val="168489"/>
          <w:sz w:val="32"/>
          <w:szCs w:val="32"/>
          <w:rtl/>
        </w:rPr>
        <w:t>برز</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التوصيات</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لدوركم</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كـ</w:t>
      </w:r>
      <w:r w:rsidRPr="00D04118">
        <w:rPr>
          <w:rFonts w:ascii="Sakkal Majalla" w:eastAsia="Times New Roman" w:hAnsi="Sakkal Majalla"/>
          <w:color w:val="168489"/>
          <w:sz w:val="32"/>
          <w:szCs w:val="32"/>
          <w:rtl/>
        </w:rPr>
        <w:t>"</w:t>
      </w:r>
      <w:r w:rsidRPr="00D04118">
        <w:rPr>
          <w:rFonts w:ascii="Sakkal Majalla" w:eastAsia="Times New Roman" w:hAnsi="Sakkal Majalla" w:hint="eastAsia"/>
          <w:color w:val="168489"/>
          <w:sz w:val="32"/>
          <w:szCs w:val="32"/>
          <w:rtl/>
        </w:rPr>
        <w:t>مايسترو</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التغيير</w:t>
      </w:r>
      <w:r w:rsidRPr="00D04118">
        <w:rPr>
          <w:rFonts w:ascii="Sakkal Majalla" w:eastAsia="Times New Roman" w:hAnsi="Sakkal Majalla"/>
          <w:color w:val="168489"/>
          <w:sz w:val="32"/>
          <w:szCs w:val="32"/>
          <w:rtl/>
        </w:rPr>
        <w:t>"</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1. </w:t>
      </w:r>
      <w:r w:rsidRPr="00D04118">
        <w:rPr>
          <w:rFonts w:ascii="Sakkal Majalla" w:eastAsia="Times New Roman" w:hAnsi="Sakkal Majalla" w:hint="eastAsia"/>
          <w:color w:val="168489"/>
          <w:sz w:val="32"/>
          <w:szCs w:val="32"/>
          <w:rtl/>
        </w:rPr>
        <w:t>كن</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قائدا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ملهما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شارك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رؤيتك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بوضوح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وكن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مصدر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لهم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مواجهة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تذكر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القيادة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ليست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فقط</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إعطاء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الأوامر،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خلق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بيئة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آمنة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ومحفزة</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2. </w:t>
      </w:r>
      <w:r w:rsidRPr="00D04118">
        <w:rPr>
          <w:rFonts w:ascii="Sakkal Majalla" w:eastAsia="Times New Roman" w:hAnsi="Sakkal Majalla" w:hint="eastAsia"/>
          <w:color w:val="168489"/>
          <w:sz w:val="32"/>
          <w:szCs w:val="32"/>
          <w:rtl/>
        </w:rPr>
        <w:t>تعامل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مع</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التغيير</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كفرصة</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انظر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كفرصة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للنمو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والابتكار،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وليس</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كعائق</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شج</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التفكير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الإبداعي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وتجربة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أفكار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جديدة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خوف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الفشل</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3. </w:t>
      </w:r>
      <w:r w:rsidRPr="00D04118">
        <w:rPr>
          <w:rFonts w:ascii="Sakkal Majalla" w:eastAsia="Times New Roman" w:hAnsi="Sakkal Majalla" w:hint="eastAsia"/>
          <w:color w:val="168489"/>
          <w:sz w:val="32"/>
          <w:szCs w:val="32"/>
          <w:rtl/>
        </w:rPr>
        <w:t>عزّز</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ثقافة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العمل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الجماعي</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تذك</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نجاح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يعتمد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التناغم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الأفراد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داخل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الفريق</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قم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ببناء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علاقات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قوية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قائمة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الثقة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والاحترام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المتبادل</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4. </w:t>
      </w:r>
      <w:r w:rsidRPr="00D04118">
        <w:rPr>
          <w:rFonts w:ascii="Sakkal Majalla" w:eastAsia="Times New Roman" w:hAnsi="Sakkal Majalla" w:hint="eastAsia"/>
          <w:color w:val="168489"/>
          <w:sz w:val="32"/>
          <w:szCs w:val="32"/>
          <w:rtl/>
        </w:rPr>
        <w:t>استثمر</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في</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التعل</w:t>
      </w:r>
      <w:r w:rsidRPr="00D04118">
        <w:rPr>
          <w:rFonts w:ascii="Sakkal Majalla" w:eastAsia="Times New Roman" w:hAnsi="Sakkal Majalla" w:hint="cs"/>
          <w:color w:val="168489"/>
          <w:sz w:val="32"/>
          <w:szCs w:val="32"/>
          <w:rtl/>
        </w:rPr>
        <w:t>ّ</w:t>
      </w:r>
      <w:r w:rsidRPr="00D04118">
        <w:rPr>
          <w:rFonts w:ascii="Sakkal Majalla" w:eastAsia="Times New Roman" w:hAnsi="Sakkal Majalla" w:hint="eastAsia"/>
          <w:color w:val="168489"/>
          <w:sz w:val="32"/>
          <w:szCs w:val="32"/>
          <w:rtl/>
        </w:rPr>
        <w:t>م</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المستمر</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استمر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تطوير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مهاراتك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ومهارات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خاصة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المجالات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الرقمية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والقيادية</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تابع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الاتجاهات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الحديثة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مجالك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وكن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دائما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مستعدا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للتكي</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ف</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5. </w:t>
      </w:r>
      <w:r w:rsidRPr="00D04118">
        <w:rPr>
          <w:rFonts w:ascii="Sakkal Majalla" w:eastAsia="Times New Roman" w:hAnsi="Sakkal Majalla" w:hint="eastAsia"/>
          <w:color w:val="168489"/>
          <w:sz w:val="32"/>
          <w:szCs w:val="32"/>
          <w:rtl/>
        </w:rPr>
        <w:t>كن</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مرنا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ومتفهما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يواجه</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مقاومة،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تعامل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بصبر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ومرونة</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استمع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مخاوف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معالجتها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بفعالية</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6. </w:t>
      </w:r>
      <w:r w:rsidRPr="00D04118">
        <w:rPr>
          <w:rFonts w:ascii="Sakkal Majalla" w:eastAsia="Times New Roman" w:hAnsi="Sakkal Majalla" w:hint="eastAsia"/>
          <w:color w:val="168489"/>
          <w:sz w:val="32"/>
          <w:szCs w:val="32"/>
          <w:rtl/>
        </w:rPr>
        <w:t>احتفل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بالإنجازات،</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مهما</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كانت</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صغيرة</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lastRenderedPageBreak/>
        <w:t xml:space="preserve">   -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طويلة،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تنسَ</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الاحتفاء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بالنجاحات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الصغيرة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لتحفيز</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الاستمرار</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7. </w:t>
      </w:r>
      <w:r w:rsidRPr="00D04118">
        <w:rPr>
          <w:rFonts w:ascii="Sakkal Majalla" w:eastAsia="Times New Roman" w:hAnsi="Sakkal Majalla" w:hint="eastAsia"/>
          <w:color w:val="168489"/>
          <w:sz w:val="32"/>
          <w:szCs w:val="32"/>
          <w:rtl/>
        </w:rPr>
        <w:t>رك</w:t>
      </w:r>
      <w:r w:rsidRPr="00D04118">
        <w:rPr>
          <w:rFonts w:ascii="Sakkal Majalla" w:eastAsia="Times New Roman" w:hAnsi="Sakkal Majalla" w:hint="cs"/>
          <w:color w:val="168489"/>
          <w:sz w:val="32"/>
          <w:szCs w:val="32"/>
          <w:rtl/>
        </w:rPr>
        <w:t>ّ</w:t>
      </w:r>
      <w:r w:rsidRPr="00D04118">
        <w:rPr>
          <w:rFonts w:ascii="Sakkal Majalla" w:eastAsia="Times New Roman" w:hAnsi="Sakkal Majalla" w:hint="eastAsia"/>
          <w:color w:val="168489"/>
          <w:sz w:val="32"/>
          <w:szCs w:val="32"/>
          <w:rtl/>
        </w:rPr>
        <w:t>ز</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دائما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على</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الهدف</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الأكبر</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مهما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كانت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حافظ</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تركيزك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الرؤية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والأهداف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النهائية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للتغيير</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كلمة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أخيرة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للمشاركين</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الآن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مجهزون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بأدوات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واستراتيجيات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تساعدكم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قيادة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بفعالية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وإحداث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الأثر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تطمحون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إليه</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تذكروا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دائما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يبدأ</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الداخل؛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عندما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تؤمنون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بقدرتكم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إحداث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ستتمكنون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حولكم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لتحقيقه</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أدعوكم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للعودة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مؤسساتكم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يحملون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شعلة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ويعملون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بناء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بيئات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تُشجع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الابتكار،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التعاون،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والتميز</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أشكركم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مرة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أخرى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التزامكم،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حماسكم،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وحرصكم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التعل</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طوال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هذا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البرنامج</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الآن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جزء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شبكة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وأثق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تماما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بأنكم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ستسهمون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تحقيق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تحول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إيجابي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مكان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تعملون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فيه</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نتمنى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التوفيق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القيادية،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ونتطلع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سماع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قصص</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نجاحكم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المستقبل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شكرا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لقاء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قريب</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b/>
          <w:bCs/>
          <w:color w:val="168489"/>
          <w:sz w:val="32"/>
          <w:szCs w:val="32"/>
        </w:rPr>
      </w:pPr>
      <w:r w:rsidRPr="00D04118">
        <w:rPr>
          <w:rFonts w:ascii="Sakkal Majalla" w:eastAsia="Times New Roman" w:hAnsi="Sakkal Majalla" w:hint="eastAsia"/>
          <w:b/>
          <w:bCs/>
          <w:color w:val="168489"/>
          <w:sz w:val="32"/>
          <w:szCs w:val="32"/>
          <w:rtl/>
        </w:rPr>
        <w:t>مع</w:t>
      </w:r>
      <w:r w:rsidRPr="00D04118">
        <w:rPr>
          <w:rFonts w:ascii="Sakkal Majalla" w:eastAsia="Times New Roman" w:hAnsi="Sakkal Majalla"/>
          <w:b/>
          <w:bCs/>
          <w:color w:val="168489"/>
          <w:sz w:val="32"/>
          <w:szCs w:val="32"/>
          <w:rtl/>
        </w:rPr>
        <w:t xml:space="preserve"> </w:t>
      </w:r>
      <w:r w:rsidRPr="00D04118">
        <w:rPr>
          <w:rFonts w:ascii="Sakkal Majalla" w:eastAsia="Times New Roman" w:hAnsi="Sakkal Majalla" w:hint="eastAsia"/>
          <w:b/>
          <w:bCs/>
          <w:color w:val="168489"/>
          <w:sz w:val="32"/>
          <w:szCs w:val="32"/>
          <w:rtl/>
        </w:rPr>
        <w:t>أطيب</w:t>
      </w:r>
      <w:r w:rsidRPr="00D04118">
        <w:rPr>
          <w:rFonts w:ascii="Sakkal Majalla" w:eastAsia="Times New Roman" w:hAnsi="Sakkal Majalla"/>
          <w:b/>
          <w:bCs/>
          <w:color w:val="168489"/>
          <w:sz w:val="32"/>
          <w:szCs w:val="32"/>
          <w:rtl/>
        </w:rPr>
        <w:t xml:space="preserve"> </w:t>
      </w:r>
      <w:r w:rsidRPr="00D04118">
        <w:rPr>
          <w:rFonts w:ascii="Sakkal Majalla" w:eastAsia="Times New Roman" w:hAnsi="Sakkal Majalla" w:hint="eastAsia"/>
          <w:b/>
          <w:bCs/>
          <w:color w:val="168489"/>
          <w:sz w:val="32"/>
          <w:szCs w:val="32"/>
          <w:rtl/>
        </w:rPr>
        <w:t>التحيات</w:t>
      </w:r>
      <w:r w:rsidRPr="00D04118">
        <w:rPr>
          <w:rFonts w:ascii="Sakkal Majalla" w:eastAsia="Times New Roman" w:hAnsi="Sakkal Majalla" w:hint="cs"/>
          <w:b/>
          <w:bCs/>
          <w:color w:val="168489"/>
          <w:sz w:val="32"/>
          <w:szCs w:val="32"/>
          <w:rtl/>
        </w:rPr>
        <w:t>.</w:t>
      </w:r>
    </w:p>
    <w:p w:rsidR="00D04118" w:rsidRPr="00D04118" w:rsidRDefault="00D04118" w:rsidP="00D04118">
      <w:pPr>
        <w:jc w:val="center"/>
        <w:rPr>
          <w:rFonts w:ascii="Sakkal Majalla" w:eastAsia="Times New Roman" w:hAnsi="Sakkal Majalla"/>
          <w:color w:val="168489"/>
          <w:sz w:val="32"/>
          <w:szCs w:val="32"/>
          <w:rtl/>
        </w:rPr>
      </w:pPr>
      <w:r w:rsidRPr="00D04118">
        <w:rPr>
          <w:rFonts w:ascii="Sakkal Majalla" w:eastAsia="Times New Roman" w:hAnsi="Sakkal Majalla"/>
          <w:color w:val="168489"/>
          <w:sz w:val="32"/>
          <w:szCs w:val="32"/>
          <w:rtl/>
        </w:rPr>
        <w:t>[</w:t>
      </w:r>
      <w:r w:rsidRPr="00D04118">
        <w:rPr>
          <w:rFonts w:ascii="Sakkal Majalla" w:eastAsia="Times New Roman" w:hAnsi="Sakkal Majalla" w:hint="eastAsia"/>
          <w:color w:val="168489"/>
          <w:sz w:val="32"/>
          <w:szCs w:val="32"/>
          <w:rtl/>
        </w:rPr>
        <w:t>اسم</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المدرب</w:t>
      </w:r>
      <w:r w:rsidRPr="00D04118">
        <w:rPr>
          <w:rFonts w:ascii="Sakkal Majalla" w:eastAsia="Times New Roman" w:hAnsi="Sakkal Majalla"/>
          <w:color w:val="168489"/>
          <w:sz w:val="32"/>
          <w:szCs w:val="32"/>
          <w:rtl/>
        </w:rPr>
        <w:t>/</w:t>
      </w:r>
      <w:r w:rsidRPr="00D04118">
        <w:rPr>
          <w:rFonts w:ascii="Sakkal Majalla" w:eastAsia="Times New Roman" w:hAnsi="Sakkal Majalla" w:hint="eastAsia"/>
          <w:color w:val="168489"/>
          <w:sz w:val="32"/>
          <w:szCs w:val="32"/>
          <w:rtl/>
        </w:rPr>
        <w:t>فريق</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w:t>
      </w:r>
      <w:bookmarkStart w:id="4" w:name="_GoBack"/>
      <w:bookmarkEnd w:id="4"/>
      <w:r w:rsidRPr="00D04118">
        <w:rPr>
          <w:rFonts w:ascii="Sakkal Majalla" w:eastAsia="Times New Roman" w:hAnsi="Sakkal Majalla" w:hint="eastAsia"/>
          <w:color w:val="168489"/>
          <w:sz w:val="32"/>
          <w:szCs w:val="32"/>
          <w:rtl/>
        </w:rPr>
        <w:t>دريب</w:t>
      </w:r>
      <w:r w:rsidRPr="00D04118">
        <w:rPr>
          <w:rFonts w:ascii="Sakkal Majalla" w:eastAsia="Times New Roman" w:hAnsi="Sakkal Majalla"/>
          <w:color w:val="168489"/>
          <w:sz w:val="32"/>
          <w:szCs w:val="32"/>
          <w:rtl/>
        </w:rPr>
        <w:t>]</w:t>
      </w:r>
    </w:p>
    <w:p w:rsidR="00337FA6" w:rsidRDefault="00337FA6" w:rsidP="00D04118">
      <w:pPr>
        <w:spacing w:after="160" w:line="259" w:lineRule="auto"/>
        <w:rPr>
          <w:b/>
          <w:bCs/>
          <w:sz w:val="36"/>
          <w:szCs w:val="36"/>
          <w:lang w:bidi="ar-SY"/>
        </w:rPr>
      </w:pPr>
    </w:p>
    <w:p w:rsidR="009F5DE0" w:rsidRDefault="00337FA6" w:rsidP="00337FA6">
      <w:pPr>
        <w:bidi w:val="0"/>
        <w:spacing w:after="160" w:line="259" w:lineRule="auto"/>
        <w:jc w:val="center"/>
        <w:rPr>
          <w:b/>
          <w:bCs/>
          <w:sz w:val="36"/>
          <w:szCs w:val="36"/>
          <w:lang w:bidi="ar-SY"/>
        </w:rPr>
      </w:pPr>
      <w:r>
        <w:rPr>
          <w:noProof/>
        </w:rPr>
        <w:drawing>
          <wp:inline distT="0" distB="0" distL="0" distR="0" wp14:anchorId="0E74BF64" wp14:editId="2FDF08EA">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19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1A65CB95" wp14:editId="4E3FCD0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9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A65CB95" id="_x0000_s2078"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7F8xD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bsXzE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2079"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5EEC7358" w14:textId="77777777"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080"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195" o:title="Evaluation Icon Vector Art, Icons, and Graphics for Free Download" recolortarget="#494949 [1446]"/>
                </v:shap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00AA2EDD" wp14:editId="1BD47E2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9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41F92611" wp14:editId="0E36357B">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1F92611" id="_x0000_s208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AqemSu+wIAAOQJAAAOAAAAAAAAAAAAAAAAAC4CAABkcnMvZTJvRG9jLnhtbFBLAQItABQABgAI&#10;AAAAIQBNE2313QAAAAQBAAAPAAAAAAAAAAAAAAAAAFUFAABkcnMvZG93bnJldi54bWxQSwUGAAAA&#10;AAQABADzAAAAXwYAAAAA&#10;">
                <v:rect id="Rectangle 388507707" o:spid="_x0000_s208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08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08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3A10BE01"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rsidR="00514032" w:rsidRPr="00013FC4" w:rsidRDefault="00514032" w:rsidP="00514032">
      <w:r w:rsidRPr="00013FC4">
        <w:rPr>
          <w:rtl/>
        </w:rPr>
        <w:t>1. الخضيري، محسن أحمد (2023). قيادة التغيير في العصر الرقمي: استراتيجيات وتطبيقات عملية. دار النهضة العربية للنشر والتوزيع، القاهرة، مصر.</w:t>
      </w:r>
    </w:p>
    <w:p w:rsidR="00514032" w:rsidRPr="00013FC4" w:rsidRDefault="00514032" w:rsidP="00514032">
      <w:r w:rsidRPr="00013FC4">
        <w:rPr>
          <w:rtl/>
        </w:rPr>
        <w:t>2. العامري، صالح مهدي محسن (2022). إدارة التغيير المؤسسي: مدخل استراتيجي متكامل. دار وائل للنشر، عمّان، الأردن.</w:t>
      </w:r>
    </w:p>
    <w:p w:rsidR="00514032" w:rsidRPr="00013FC4" w:rsidRDefault="00514032" w:rsidP="00514032">
      <w:r>
        <w:rPr>
          <w:rFonts w:hint="cs"/>
          <w:rtl/>
        </w:rPr>
        <w:t>3</w:t>
      </w:r>
      <w:r w:rsidRPr="00013FC4">
        <w:rPr>
          <w:rtl/>
        </w:rPr>
        <w:t>. الكبيسي، عامر خضير (2022). تطوير المنظمات: استراتيجيات التغيير وإدارة الأداء المؤسسي. دار المسيرة للنشر والتوزيع، عمّان، الأردن.</w:t>
      </w:r>
    </w:p>
    <w:p w:rsidR="00514032" w:rsidRPr="00013FC4" w:rsidRDefault="00514032" w:rsidP="00514032">
      <w:r>
        <w:rPr>
          <w:rFonts w:hint="cs"/>
          <w:rtl/>
        </w:rPr>
        <w:t>4</w:t>
      </w:r>
      <w:r w:rsidRPr="00013FC4">
        <w:rPr>
          <w:rtl/>
        </w:rPr>
        <w:t>. السكارنة، بلال خلف (2023). التطوير التنظيمي والإداري: رؤية معاصرة. دار المناهج للنشر والتوزيع، عمّان، الأردن.</w:t>
      </w:r>
    </w:p>
    <w:p w:rsidR="00337FA6" w:rsidRPr="00514032" w:rsidRDefault="00337FA6" w:rsidP="00514032">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50AE5CA4" wp14:editId="4C24D8D1">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4B7E92">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3AF9" w:rsidRDefault="001B3AF9" w:rsidP="00F53D08">
      <w:pPr>
        <w:spacing w:line="240" w:lineRule="auto"/>
      </w:pPr>
      <w:r>
        <w:separator/>
      </w:r>
    </w:p>
  </w:endnote>
  <w:endnote w:type="continuationSeparator" w:id="0">
    <w:p w:rsidR="001B3AF9" w:rsidRDefault="001B3AF9"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altName w:val="Cambri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E42DAD" w:rsidRDefault="00896166" w:rsidP="00E42DAD">
    <w:pPr>
      <w:pStyle w:val="Footer"/>
      <w:bidi w:val="0"/>
      <w:spacing w:after="240"/>
      <w:rPr>
        <w:rFonts w:ascii="Adobe Arabic" w:hAnsi="Adobe Arabic" w:cs="Adobe Arabic"/>
        <w:color w:val="168489"/>
        <w:sz w:val="44"/>
        <w:szCs w:val="44"/>
      </w:rPr>
    </w:pPr>
    <w:r w:rsidRPr="00896166">
      <w:rPr>
        <w:rtl/>
      </w:rPr>
      <mc:AlternateContent>
        <mc:Choice Requires="wps">
          <w:drawing>
            <wp:anchor distT="0" distB="0" distL="114300" distR="114300" simplePos="0" relativeHeight="251852799" behindDoc="0" locked="0" layoutInCell="1" allowOverlap="1" wp14:anchorId="2AB9FB5F" wp14:editId="3BED3026">
              <wp:simplePos x="0" y="0"/>
              <wp:positionH relativeFrom="column">
                <wp:posOffset>-485775</wp:posOffset>
              </wp:positionH>
              <wp:positionV relativeFrom="paragraph">
                <wp:posOffset>442595</wp:posOffset>
              </wp:positionV>
              <wp:extent cx="150495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50495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896166" w:rsidRPr="002F0EB1" w:rsidRDefault="00896166" w:rsidP="00896166">
                          <w:pPr>
                            <w:bidi w:val="0"/>
                            <w:spacing w:line="240" w:lineRule="auto"/>
                            <w:rPr>
                              <w:rFonts w:ascii="Sakkal Majalla" w:hAnsi="Sakkal Majalla"/>
                              <w:b/>
                              <w:bCs/>
                              <w:sz w:val="24"/>
                              <w:szCs w:val="28"/>
                            </w:rPr>
                          </w:pPr>
                          <w:hyperlink r:id="rId1" w:history="1">
                            <w:r w:rsidRPr="0043566D">
                              <w:rPr>
                                <w:rStyle w:val="Hyperlink"/>
                                <w:rFonts w:ascii="Sakkal Majalla" w:hAnsi="Sakkal Majalla"/>
                                <w:b/>
                                <w:bCs/>
                                <w:sz w:val="24"/>
                                <w:szCs w:val="28"/>
                              </w:rPr>
                              <w:t>www.dawliatraining.com</w:t>
                            </w:r>
                          </w:hyperlink>
                          <w:r>
                            <w:rPr>
                              <w:rFonts w:ascii="Sakkal Majalla" w:hAnsi="Sakkal Majalla"/>
                              <w:b/>
                              <w:bCs/>
                              <w:sz w:val="24"/>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088" style="position:absolute;left:0;text-align:left;margin-left:-38.25pt;margin-top:34.85pt;width:118.5pt;height:24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" filled="f" stroked="f" strokeweight="1pt">
              <v:textbox>
                <w:txbxContent>
                  <w:p w:rsidR="00896166" w:rsidRPr="002F0EB1" w:rsidRDefault="00896166" w:rsidP="00896166">
                    <w:pPr>
                      <w:bidi w:val="0"/>
                      <w:spacing w:line="240" w:lineRule="auto"/>
                      <w:rPr>
                        <w:rFonts w:ascii="Sakkal Majalla" w:hAnsi="Sakkal Majalla"/>
                        <w:b/>
                        <w:bCs/>
                        <w:sz w:val="24"/>
                        <w:szCs w:val="28"/>
                      </w:rPr>
                    </w:pPr>
                    <w:hyperlink r:id="rId2" w:history="1">
                      <w:r w:rsidRPr="0043566D">
                        <w:rPr>
                          <w:rStyle w:val="Hyperlink"/>
                          <w:rFonts w:ascii="Sakkal Majalla" w:hAnsi="Sakkal Majalla"/>
                          <w:b/>
                          <w:bCs/>
                          <w:sz w:val="24"/>
                          <w:szCs w:val="28"/>
                        </w:rPr>
                        <w:t>www.dawliatraining.com</w:t>
                      </w:r>
                    </w:hyperlink>
                    <w:r>
                      <w:rPr>
                        <w:rFonts w:ascii="Sakkal Majalla" w:hAnsi="Sakkal Majalla"/>
                        <w:b/>
                        <w:bCs/>
                        <w:sz w:val="24"/>
                        <w:szCs w:val="28"/>
                      </w:rPr>
                      <w:t xml:space="preserve"> </w:t>
                    </w:r>
                  </w:p>
                </w:txbxContent>
              </v:textbox>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51EAD661" wp14:editId="392F30BD">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F221DB" w:rsidRPr="00F221DB">
          <w:rPr>
            <w:rFonts w:ascii="Adobe Arabic" w:hAnsi="Adobe Arabic" w:cs="Adobe Arabic"/>
            <w:noProof/>
            <w:color w:val="168489"/>
            <w:sz w:val="44"/>
            <w:szCs w:val="44"/>
            <w:lang w:val="ar-SA"/>
          </w:rPr>
          <w:t>49</w:t>
        </w:r>
        <w:r w:rsidR="005E14CE" w:rsidRPr="00E42DAD">
          <w:rPr>
            <w:rFonts w:ascii="Adobe Arabic" w:hAnsi="Adobe Arabic" w:cs="Adobe Arabic"/>
            <w:color w:val="168489"/>
            <w:sz w:val="44"/>
            <w:szCs w:val="44"/>
          </w:rPr>
          <w:fldChar w:fldCharType="end"/>
        </w:r>
      </w:sdtContent>
    </w:sdt>
  </w:p>
  <w:p w:rsidR="005E14CE" w:rsidRDefault="00896166">
    <w:pPr>
      <w:pStyle w:val="Footer"/>
    </w:pPr>
    <w:r w:rsidRPr="00896166">
      <w:rPr>
        <w:rtl/>
      </w:rPr>
      <mc:AlternateContent>
        <mc:Choice Requires="wps">
          <w:drawing>
            <wp:anchor distT="0" distB="0" distL="114300" distR="114300" simplePos="0" relativeHeight="251851775" behindDoc="0" locked="0" layoutInCell="1" allowOverlap="1" wp14:anchorId="626D92E8" wp14:editId="20A9BCBA">
              <wp:simplePos x="0" y="0"/>
              <wp:positionH relativeFrom="column">
                <wp:posOffset>1238250</wp:posOffset>
              </wp:positionH>
              <wp:positionV relativeFrom="paragraph">
                <wp:posOffset>14605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96166" w:rsidRPr="00290E2B" w:rsidRDefault="00896166" w:rsidP="00896166">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089" type="#_x0000_t202" style="position:absolute;left:0;text-align:left;margin-left:97.5pt;margin-top:1.15pt;width:123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5SX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" filled="f" stroked="f" strokeweight=".5pt">
              <v:textbox>
                <w:txbxContent>
                  <w:p w:rsidR="00896166" w:rsidRPr="00290E2B" w:rsidRDefault="00896166" w:rsidP="00896166">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2CC883D1" wp14:editId="2375C6BD">
              <wp:simplePos x="0" y="0"/>
              <wp:positionH relativeFrom="column">
                <wp:posOffset>3876675</wp:posOffset>
              </wp:positionH>
              <wp:positionV relativeFrom="paragraph">
                <wp:posOffset>100965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96166" w:rsidRPr="00DC31A5" w:rsidRDefault="00896166" w:rsidP="0089616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896166" w:rsidRPr="00DC31A5" w:rsidRDefault="00896166" w:rsidP="00896166">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896166" w:rsidRPr="00DC31A5" w:rsidRDefault="00896166" w:rsidP="00896166">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896166" w:rsidRPr="00DC31A5" w:rsidRDefault="00896166" w:rsidP="00896166">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896166" w:rsidRDefault="00896166" w:rsidP="00896166">
                          <w:pPr>
                            <w:spacing w:line="240" w:lineRule="auto"/>
                            <w:jc w:val="center"/>
                            <w:rPr>
                              <w:rFonts w:ascii="Sakkal Majalla" w:hAnsi="Sakkal Majalla"/>
                              <w:b/>
                              <w:bCs/>
                              <w:rtl/>
                            </w:rPr>
                          </w:pPr>
                          <w:r w:rsidRPr="00DC31A5">
                            <w:rPr>
                              <w:rFonts w:ascii="Sakkal Majalla" w:hAnsi="Sakkal Majalla"/>
                              <w:b/>
                              <w:bCs/>
                            </w:rPr>
                            <w:t>00962779222666</w:t>
                          </w:r>
                        </w:p>
                        <w:p w:rsidR="00896166" w:rsidRPr="00DC31A5" w:rsidRDefault="00896166" w:rsidP="0089616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090" style="position:absolute;left:0;text-align:left;margin-left:305.25pt;margin-top:7.9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" filled="f" stroked="f" strokeweight="1pt">
              <v:textbox>
                <w:txbxContent>
                  <w:p w:rsidR="00896166" w:rsidRPr="00DC31A5" w:rsidRDefault="00896166" w:rsidP="0089616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896166" w:rsidRPr="00DC31A5" w:rsidRDefault="00896166" w:rsidP="00896166">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896166" w:rsidRPr="00DC31A5" w:rsidRDefault="00896166" w:rsidP="00896166">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896166" w:rsidRPr="00DC31A5" w:rsidRDefault="00896166" w:rsidP="00896166">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896166" w:rsidRDefault="00896166" w:rsidP="00896166">
                    <w:pPr>
                      <w:spacing w:line="240" w:lineRule="auto"/>
                      <w:jc w:val="center"/>
                      <w:rPr>
                        <w:rFonts w:ascii="Sakkal Majalla" w:hAnsi="Sakkal Majalla"/>
                        <w:b/>
                        <w:bCs/>
                        <w:rtl/>
                      </w:rPr>
                    </w:pPr>
                    <w:r w:rsidRPr="00DC31A5">
                      <w:rPr>
                        <w:rFonts w:ascii="Sakkal Majalla" w:hAnsi="Sakkal Majalla"/>
                        <w:b/>
                        <w:bCs/>
                      </w:rPr>
                      <w:t>00962779222666</w:t>
                    </w:r>
                  </w:p>
                  <w:p w:rsidR="00896166" w:rsidRPr="00DC31A5" w:rsidRDefault="00896166" w:rsidP="0089616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3AF9" w:rsidRDefault="001B3AF9" w:rsidP="00F53D08">
      <w:pPr>
        <w:spacing w:line="240" w:lineRule="auto"/>
      </w:pPr>
      <w:r>
        <w:separator/>
      </w:r>
    </w:p>
  </w:footnote>
  <w:footnote w:type="continuationSeparator" w:id="0">
    <w:p w:rsidR="001B3AF9" w:rsidRDefault="001B3AF9"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042F9A4D" wp14:editId="313F2A94">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E42DAD"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5F5148DB" wp14:editId="4C64D246">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52E3A3AA" wp14:editId="020AA19B">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430554228" name="شكل حر 769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42DAD" w:rsidRDefault="0033074A"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قيادة التغيير في عصر التحول الرقمي</w:t>
                            </w:r>
                            <w:r w:rsidR="00514032" w:rsidRPr="00514032">
                              <w:rPr>
                                <w:rFonts w:eastAsia="Calibri" w:hAnsi="Sakkal Majalla"/>
                                <w:color w:val="FFFFFF"/>
                                <w:kern w:val="24"/>
                                <w:sz w:val="36"/>
                                <w:szCs w:val="36"/>
                                <w:rtl/>
                                <w:lang w:bidi="ar-SY"/>
                              </w:rPr>
                              <w:t xml:space="preserve"> </w:t>
                            </w:r>
                            <w:r w:rsidR="00EA7FF1">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824699" name="شكل حر 769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8" o:spid="_x0000_s2085"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">
              <v:shape id="شكل حر 769906" o:spid="_x0000_s2086"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I58cA&#10;AADiAAAADwAAAGRycy9kb3ducmV2LnhtbERPz2vCMBS+D/Y/hDfYbabrVLQaZQwLAz0414PHR/NM&#10;i81LSTLt/ntzEDx+fL+X68F24kI+tI4VvI8yEMS10y0bBdVv+TYDESKyxs4xKfinAOvV89MSC+2u&#10;/EOXQzQihXAoUEETY19IGeqGLIaR64kTd3LeYkzQG6k9XlO47WSeZVNpseXU0GBPXw3V58OfVYCb&#10;bXUsq1k3lfPS7LzZtNv9WanXl+FzASLSEB/iu/tbKxh/ZJPJOM/T5nQp3Q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miOfHAAAA4gAAAA8AAAAAAAAAAAAAAAAAmAIAAGRy&#10;cy9kb3ducmV2LnhtbFBLBQYAAAAABAAEAPUAAACMAw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rsidR="00E42DAD" w:rsidRDefault="0033074A"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قيادة التغيير في عصر التحول الرقمي</w:t>
                      </w:r>
                      <w:r w:rsidR="00514032" w:rsidRPr="00514032">
                        <w:rPr>
                          <w:rFonts w:eastAsia="Calibri" w:hAnsi="Sakkal Majalla"/>
                          <w:color w:val="FFFFFF"/>
                          <w:kern w:val="24"/>
                          <w:sz w:val="36"/>
                          <w:szCs w:val="36"/>
                          <w:rtl/>
                          <w:lang w:bidi="ar-SY"/>
                        </w:rPr>
                        <w:t xml:space="preserve"> </w:t>
                      </w:r>
                      <w:r w:rsidR="00EA7FF1">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2087" style="position:absolute;top:4267;width:80450;height:1609;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1hpcgA&#10;AADhAAAADwAAAGRycy9kb3ducmV2LnhtbERPy2rCQBTdF/oPwy24ayb1beoopSitWBAfiy5vM9ck&#10;mrkTMlONfr1TELo8nPd42phSnKh2hWUFL1EMgji1uuBMwW47fx6CcB5ZY2mZFFzIwXTy+DDGRNsz&#10;r+m08ZkIIewSVJB7XyVSujQngy6yFXHg9rY26AOsM6lrPIdwU8p2HPelwYJDQ44VveeUHje/RsGq&#10;WFz37ms5n3UHH53vi1wdfrxUqvXUvL2C8NT4f/Hd/anD/N6w3e2PRvD3KECQk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fWGlyAAAAOEAAAAPAAAAAAAAAAAAAAAAAJgCAABk&#10;cnMvZG93bnJldi54bWxQSwUGAAAAAAQABAD1AAAAjQM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BC6FB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948BDEA" wp14:editId="76AAA30E">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204.8pt;height:204.8pt;visibility:visible;mso-wrap-style:square" o:bullet="t">
        <v:imagedata r:id="rId1" o:title=""/>
      </v:shape>
    </w:pict>
  </w:numPicBullet>
  <w:numPicBullet w:numPicBulletId="1">
    <w:pict>
      <v:shape id="_x0000_i1075" type="#_x0000_t75" style="width:384.4pt;height:384.4pt;visibility:visible;mso-wrap-style:square" o:bullet="t">
        <v:imagedata r:id="rId2" o:title=""/>
      </v:shape>
    </w:pict>
  </w:numPicBullet>
  <w:numPicBullet w:numPicBulletId="2">
    <w:pict>
      <v:shape id="_x0000_i1076" type="#_x0000_t75" style="width:1in;height:1in;visibility:visible;mso-wrap-style:square" o:bullet="t">
        <v:imagedata r:id="rId3" o:title=""/>
      </v:shape>
    </w:pict>
  </w:numPicBullet>
  <w:numPicBullet w:numPicBulletId="3">
    <w:pict>
      <v:shape id="_x0000_i1077" type="#_x0000_t75" style="width:384.35pt;height:384.35pt;visibility:visible;mso-wrap-style:square" o:bullet="t">
        <v:imagedata r:id="rId4" o:title=""/>
      </v:shape>
    </w:pict>
  </w:numPicBullet>
  <w:numPicBullet w:numPicBulletId="4">
    <w:pict>
      <v:shape id="_x0000_i1078" type="#_x0000_t75" style="width:409.5pt;height:409.5pt;visibility:visible;mso-wrap-style:square" o:bullet="t">
        <v:imagedata r:id="rId5" o:title=""/>
      </v:shape>
    </w:pict>
  </w:numPicBullet>
  <w:numPicBullet w:numPicBulletId="5">
    <w:pict>
      <v:shape id="_x0000_i1079" type="#_x0000_t75" style="width:47.7pt;height:47.7pt;visibility:visible;mso-wrap-style:square" o:bullet="t">
        <v:imagedata r:id="rId6" o:title=""/>
      </v:shape>
    </w:pict>
  </w:numPicBullet>
  <w:numPicBullet w:numPicBulletId="6">
    <w:pict>
      <v:shape id="_x0000_i1080" type="#_x0000_t75" alt="Back in time" style="width:19.65pt;height:19.65pt;visibility:visible;mso-wrap-style:square" o:bullet="t">
        <v:imagedata r:id="rId7" o:title="Back in time"/>
        <o:lock v:ext="edit" aspectratio="f"/>
      </v:shape>
    </w:pict>
  </w:numPicBullet>
  <w:numPicBullet w:numPicBulletId="7">
    <w:pict>
      <v:shape id="_x0000_i1081" type="#_x0000_t75" alt="Back in time" style="width:22.45pt;height:22.45pt;visibility:visible;mso-wrap-style:square" o:bullet="t">
        <v:imagedata r:id="rId8" o:title="Back in time"/>
        <o:lock v:ext="edit" aspectratio="f"/>
      </v:shape>
    </w:pict>
  </w:numPicBullet>
  <w:abstractNum w:abstractNumId="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007460"/>
    <w:multiLevelType w:val="hybridMultilevel"/>
    <w:tmpl w:val="8B1AE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2738F9"/>
    <w:multiLevelType w:val="hybridMultilevel"/>
    <w:tmpl w:val="70A60360"/>
    <w:lvl w:ilvl="0" w:tplc="AB50B0CC">
      <w:start w:val="8"/>
      <w:numFmt w:val="bullet"/>
      <w:lvlText w:val=""/>
      <w:lvlPicBulletId w:val="4"/>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0CEC5CFF"/>
    <w:multiLevelType w:val="hybridMultilevel"/>
    <w:tmpl w:val="BBE032BA"/>
    <w:lvl w:ilvl="0" w:tplc="DD7C94B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6D7058"/>
    <w:multiLevelType w:val="hybridMultilevel"/>
    <w:tmpl w:val="63B21F16"/>
    <w:lvl w:ilvl="0" w:tplc="73BE9B32">
      <w:start w:val="1"/>
      <w:numFmt w:val="bullet"/>
      <w:lvlText w:val=""/>
      <w:lvlPicBulletId w:val="5"/>
      <w:lvlJc w:val="left"/>
      <w:pPr>
        <w:ind w:left="360" w:hanging="360"/>
      </w:pPr>
      <w:rPr>
        <w:rFonts w:ascii="Symbol" w:hAnsi="Symbol" w:hint="default"/>
        <w:color w:val="auto"/>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nsid w:val="1E5311AD"/>
    <w:multiLevelType w:val="hybridMultilevel"/>
    <w:tmpl w:val="765074C4"/>
    <w:lvl w:ilvl="0" w:tplc="ED2A15A2">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29C7DA4"/>
    <w:multiLevelType w:val="hybridMultilevel"/>
    <w:tmpl w:val="94B44A88"/>
    <w:lvl w:ilvl="0" w:tplc="42D8C848">
      <w:start w:val="8"/>
      <w:numFmt w:val="bullet"/>
      <w:lvlText w:val=""/>
      <w:lvlPicBulletId w:val="4"/>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AEC62DB"/>
    <w:multiLevelType w:val="hybridMultilevel"/>
    <w:tmpl w:val="464E8EC6"/>
    <w:lvl w:ilvl="0" w:tplc="10BC5814">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5BE7B4E"/>
    <w:multiLevelType w:val="hybridMultilevel"/>
    <w:tmpl w:val="40ECE982"/>
    <w:lvl w:ilvl="0" w:tplc="AE068F94">
      <w:start w:val="1"/>
      <w:numFmt w:val="bullet"/>
      <w:lvlText w:val=""/>
      <w:lvlPicBulletId w:val="5"/>
      <w:lvlJc w:val="left"/>
      <w:pPr>
        <w:ind w:left="510" w:hanging="510"/>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nsid w:val="3637189A"/>
    <w:multiLevelType w:val="hybridMultilevel"/>
    <w:tmpl w:val="BB8EBD20"/>
    <w:lvl w:ilvl="0" w:tplc="117ABB0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93E38A3"/>
    <w:multiLevelType w:val="hybridMultilevel"/>
    <w:tmpl w:val="10667D4E"/>
    <w:lvl w:ilvl="0" w:tplc="B434B2FC">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B6D4A81"/>
    <w:multiLevelType w:val="hybridMultilevel"/>
    <w:tmpl w:val="03BEFEB0"/>
    <w:lvl w:ilvl="0" w:tplc="117ABB0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344B00"/>
    <w:multiLevelType w:val="hybridMultilevel"/>
    <w:tmpl w:val="0CFC977E"/>
    <w:lvl w:ilvl="0" w:tplc="ED2A15A2">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A5006BA"/>
    <w:multiLevelType w:val="hybridMultilevel"/>
    <w:tmpl w:val="9C668398"/>
    <w:lvl w:ilvl="0" w:tplc="0532AD5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0840348"/>
    <w:multiLevelType w:val="hybridMultilevel"/>
    <w:tmpl w:val="951AA74E"/>
    <w:lvl w:ilvl="0" w:tplc="DD7C94B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60FE308E"/>
    <w:multiLevelType w:val="hybridMultilevel"/>
    <w:tmpl w:val="B9E89282"/>
    <w:lvl w:ilvl="0" w:tplc="0532AD5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85A130B"/>
    <w:multiLevelType w:val="hybridMultilevel"/>
    <w:tmpl w:val="B840EC92"/>
    <w:lvl w:ilvl="0" w:tplc="5CA8233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A2606E0"/>
    <w:multiLevelType w:val="hybridMultilevel"/>
    <w:tmpl w:val="DA1887B2"/>
    <w:lvl w:ilvl="0" w:tplc="DA3CD35E">
      <w:numFmt w:val="bullet"/>
      <w:lvlText w:val=""/>
      <w:lvlPicBulletId w:val="7"/>
      <w:lvlJc w:val="left"/>
      <w:pPr>
        <w:ind w:left="510" w:hanging="510"/>
      </w:pPr>
      <w:rPr>
        <w:rFonts w:ascii="Symbol" w:eastAsia="Times New Roman" w:hAnsi="Symbol" w:cs="rpt-Regular" w:hint="default"/>
        <w:b/>
        <w:color w:val="auto"/>
        <w:sz w:val="36"/>
        <w:szCs w:val="3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6A562AC4"/>
    <w:multiLevelType w:val="hybridMultilevel"/>
    <w:tmpl w:val="B5D42E24"/>
    <w:lvl w:ilvl="0" w:tplc="5CA8233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A6B309F"/>
    <w:multiLevelType w:val="hybridMultilevel"/>
    <w:tmpl w:val="FC7CE28C"/>
    <w:lvl w:ilvl="0" w:tplc="1B7E203C">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13"/>
  </w:num>
  <w:num w:numId="2">
    <w:abstractNumId w:val="5"/>
  </w:num>
  <w:num w:numId="3">
    <w:abstractNumId w:val="19"/>
  </w:num>
  <w:num w:numId="4">
    <w:abstractNumId w:val="14"/>
  </w:num>
  <w:num w:numId="5">
    <w:abstractNumId w:val="15"/>
  </w:num>
  <w:num w:numId="6">
    <w:abstractNumId w:val="0"/>
  </w:num>
  <w:num w:numId="7">
    <w:abstractNumId w:val="25"/>
  </w:num>
  <w:num w:numId="8">
    <w:abstractNumId w:val="6"/>
  </w:num>
  <w:num w:numId="9">
    <w:abstractNumId w:val="27"/>
  </w:num>
  <w:num w:numId="10">
    <w:abstractNumId w:val="26"/>
  </w:num>
  <w:num w:numId="11">
    <w:abstractNumId w:val="4"/>
  </w:num>
  <w:num w:numId="12">
    <w:abstractNumId w:val="10"/>
  </w:num>
  <w:num w:numId="13">
    <w:abstractNumId w:val="9"/>
  </w:num>
  <w:num w:numId="14">
    <w:abstractNumId w:val="8"/>
  </w:num>
  <w:num w:numId="15">
    <w:abstractNumId w:val="2"/>
  </w:num>
  <w:num w:numId="16">
    <w:abstractNumId w:val="1"/>
  </w:num>
  <w:num w:numId="17">
    <w:abstractNumId w:val="22"/>
  </w:num>
  <w:num w:numId="18">
    <w:abstractNumId w:val="24"/>
  </w:num>
  <w:num w:numId="19">
    <w:abstractNumId w:val="7"/>
  </w:num>
  <w:num w:numId="20">
    <w:abstractNumId w:val="23"/>
  </w:num>
  <w:num w:numId="21">
    <w:abstractNumId w:val="17"/>
  </w:num>
  <w:num w:numId="22">
    <w:abstractNumId w:val="21"/>
  </w:num>
  <w:num w:numId="23">
    <w:abstractNumId w:val="18"/>
  </w:num>
  <w:num w:numId="24">
    <w:abstractNumId w:val="20"/>
  </w:num>
  <w:num w:numId="25">
    <w:abstractNumId w:val="3"/>
  </w:num>
  <w:num w:numId="26">
    <w:abstractNumId w:val="11"/>
  </w:num>
  <w:num w:numId="27">
    <w:abstractNumId w:val="16"/>
  </w:num>
  <w:num w:numId="28">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052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1C"/>
    <w:rsid w:val="00185525"/>
    <w:rsid w:val="001900A1"/>
    <w:rsid w:val="00194181"/>
    <w:rsid w:val="001944F7"/>
    <w:rsid w:val="00195C1F"/>
    <w:rsid w:val="0019617B"/>
    <w:rsid w:val="001A1288"/>
    <w:rsid w:val="001A34A8"/>
    <w:rsid w:val="001B2711"/>
    <w:rsid w:val="001B3AF9"/>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B5EEC"/>
    <w:rsid w:val="002C04B9"/>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74A"/>
    <w:rsid w:val="00330881"/>
    <w:rsid w:val="00330F40"/>
    <w:rsid w:val="00331F8C"/>
    <w:rsid w:val="003322B9"/>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5280"/>
    <w:rsid w:val="00427779"/>
    <w:rsid w:val="0043173A"/>
    <w:rsid w:val="00434D3A"/>
    <w:rsid w:val="00440E77"/>
    <w:rsid w:val="004551E6"/>
    <w:rsid w:val="00460F0E"/>
    <w:rsid w:val="00460F9E"/>
    <w:rsid w:val="00465841"/>
    <w:rsid w:val="00472051"/>
    <w:rsid w:val="00477D67"/>
    <w:rsid w:val="00484A10"/>
    <w:rsid w:val="00485850"/>
    <w:rsid w:val="00491419"/>
    <w:rsid w:val="0049314D"/>
    <w:rsid w:val="00493C47"/>
    <w:rsid w:val="00494DFF"/>
    <w:rsid w:val="00495B60"/>
    <w:rsid w:val="00496A62"/>
    <w:rsid w:val="004A354B"/>
    <w:rsid w:val="004A3A25"/>
    <w:rsid w:val="004B1CA5"/>
    <w:rsid w:val="004B7BBD"/>
    <w:rsid w:val="004B7E92"/>
    <w:rsid w:val="004C02BF"/>
    <w:rsid w:val="004C6B4F"/>
    <w:rsid w:val="004D27CA"/>
    <w:rsid w:val="004D31DE"/>
    <w:rsid w:val="004D4F1C"/>
    <w:rsid w:val="004E24A0"/>
    <w:rsid w:val="004E6225"/>
    <w:rsid w:val="004E75E8"/>
    <w:rsid w:val="004F11B4"/>
    <w:rsid w:val="004F4B1B"/>
    <w:rsid w:val="00502706"/>
    <w:rsid w:val="005061FF"/>
    <w:rsid w:val="00507580"/>
    <w:rsid w:val="00514032"/>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798"/>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97EE7"/>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4E47"/>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10E4"/>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96166"/>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19AD"/>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405"/>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04118"/>
    <w:rsid w:val="00D13BEA"/>
    <w:rsid w:val="00D152DE"/>
    <w:rsid w:val="00D17FD1"/>
    <w:rsid w:val="00D20ED6"/>
    <w:rsid w:val="00D21645"/>
    <w:rsid w:val="00D222FF"/>
    <w:rsid w:val="00D2475E"/>
    <w:rsid w:val="00D26A0B"/>
    <w:rsid w:val="00D305F0"/>
    <w:rsid w:val="00D313B8"/>
    <w:rsid w:val="00D32D17"/>
    <w:rsid w:val="00D376C6"/>
    <w:rsid w:val="00D45731"/>
    <w:rsid w:val="00D51617"/>
    <w:rsid w:val="00D52B2D"/>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6B4E"/>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A7FF1"/>
    <w:rsid w:val="00EB49C5"/>
    <w:rsid w:val="00EB64EB"/>
    <w:rsid w:val="00EB688D"/>
    <w:rsid w:val="00EC0F6F"/>
    <w:rsid w:val="00ED3796"/>
    <w:rsid w:val="00ED4D4F"/>
    <w:rsid w:val="00ED65FC"/>
    <w:rsid w:val="00EE0A2B"/>
    <w:rsid w:val="00EE10E5"/>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1DB"/>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106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118"/>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118"/>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8.png"/><Relationship Id="rId42" Type="http://schemas.openxmlformats.org/officeDocument/2006/relationships/hyperlink" Target="http://www.dawliatraining.com/" TargetMode="External"/><Relationship Id="rId63" Type="http://schemas.openxmlformats.org/officeDocument/2006/relationships/image" Target="media/image45.png"/><Relationship Id="rId84" Type="http://schemas.openxmlformats.org/officeDocument/2006/relationships/image" Target="media/image52.png"/><Relationship Id="rId138" Type="http://schemas.openxmlformats.org/officeDocument/2006/relationships/image" Target="media/image77.png"/><Relationship Id="rId159" Type="http://schemas.openxmlformats.org/officeDocument/2006/relationships/image" Target="media/image121.png"/><Relationship Id="rId170" Type="http://schemas.openxmlformats.org/officeDocument/2006/relationships/image" Target="media/image130.svg"/><Relationship Id="rId191" Type="http://schemas.openxmlformats.org/officeDocument/2006/relationships/hyperlink" Target="http://www.dawliatraining.com/" TargetMode="External"/><Relationship Id="rId107" Type="http://schemas.openxmlformats.org/officeDocument/2006/relationships/image" Target="media/image85.svg"/><Relationship Id="rId11" Type="http://schemas.openxmlformats.org/officeDocument/2006/relationships/hyperlink" Target="http://www.dawliatraining.com/" TargetMode="External"/><Relationship Id="rId32" Type="http://schemas.openxmlformats.org/officeDocument/2006/relationships/image" Target="media/image24.png"/><Relationship Id="rId53" Type="http://schemas.openxmlformats.org/officeDocument/2006/relationships/image" Target="media/image36.png"/><Relationship Id="rId74" Type="http://schemas.openxmlformats.org/officeDocument/2006/relationships/image" Target="media/image56.svg"/><Relationship Id="rId128" Type="http://schemas.openxmlformats.org/officeDocument/2006/relationships/hyperlink" Target="http://www.dawliatraining.com/" TargetMode="External"/><Relationship Id="rId149" Type="http://schemas.openxmlformats.org/officeDocument/2006/relationships/hyperlink" Target="http://www.dawliatraining.com/" TargetMode="External"/><Relationship Id="rId5" Type="http://schemas.openxmlformats.org/officeDocument/2006/relationships/settings" Target="settings.xml"/><Relationship Id="rId95" Type="http://schemas.openxmlformats.org/officeDocument/2006/relationships/image" Target="media/image74.svg"/><Relationship Id="rId160" Type="http://schemas.openxmlformats.org/officeDocument/2006/relationships/image" Target="media/image122.png"/><Relationship Id="rId181" Type="http://schemas.openxmlformats.org/officeDocument/2006/relationships/image" Target="media/image138.svg"/><Relationship Id="rId22" Type="http://schemas.openxmlformats.org/officeDocument/2006/relationships/image" Target="media/image19.png"/><Relationship Id="rId43" Type="http://schemas.openxmlformats.org/officeDocument/2006/relationships/hyperlink" Target="http://www.dawliatraining.com/" TargetMode="External"/><Relationship Id="rId64" Type="http://schemas.openxmlformats.org/officeDocument/2006/relationships/image" Target="media/image46.svg"/><Relationship Id="rId118" Type="http://schemas.openxmlformats.org/officeDocument/2006/relationships/hyperlink" Target="http://www.dawliatraining.com/" TargetMode="External"/><Relationship Id="rId139" Type="http://schemas.openxmlformats.org/officeDocument/2006/relationships/image" Target="media/image105.svg"/><Relationship Id="rId85" Type="http://schemas.openxmlformats.org/officeDocument/2006/relationships/image" Target="media/image67.png"/><Relationship Id="rId150" Type="http://schemas.openxmlformats.org/officeDocument/2006/relationships/image" Target="media/image85.png"/><Relationship Id="rId171" Type="http://schemas.openxmlformats.org/officeDocument/2006/relationships/image" Target="media/image98.png"/><Relationship Id="rId192" Type="http://schemas.openxmlformats.org/officeDocument/2006/relationships/hyperlink" Target="http://www.dawliatraining.com/" TargetMode="External"/><Relationship Id="rId12" Type="http://schemas.openxmlformats.org/officeDocument/2006/relationships/image" Target="media/image10.png"/><Relationship Id="rId33" Type="http://schemas.openxmlformats.org/officeDocument/2006/relationships/image" Target="media/image300.png"/><Relationship Id="rId108" Type="http://schemas.openxmlformats.org/officeDocument/2006/relationships/image" Target="media/image69.png"/><Relationship Id="rId129" Type="http://schemas.openxmlformats.org/officeDocument/2006/relationships/hyperlink" Target="http://www.dawliatraining.com/" TargetMode="External"/><Relationship Id="rId54" Type="http://schemas.openxmlformats.org/officeDocument/2006/relationships/image" Target="media/image37.png"/><Relationship Id="rId75" Type="http://schemas.openxmlformats.org/officeDocument/2006/relationships/image" Target="media/image51.png"/><Relationship Id="rId96" Type="http://schemas.openxmlformats.org/officeDocument/2006/relationships/image" Target="media/image57.png"/><Relationship Id="rId140" Type="http://schemas.openxmlformats.org/officeDocument/2006/relationships/image" Target="media/image78.png"/><Relationship Id="rId161" Type="http://schemas.openxmlformats.org/officeDocument/2006/relationships/image" Target="media/image123.png"/><Relationship Id="rId182" Type="http://schemas.openxmlformats.org/officeDocument/2006/relationships/image" Target="media/image139.png"/><Relationship Id="rId6" Type="http://schemas.openxmlformats.org/officeDocument/2006/relationships/webSettings" Target="webSettings.xml"/><Relationship Id="rId23" Type="http://schemas.openxmlformats.org/officeDocument/2006/relationships/image" Target="media/image200.png"/><Relationship Id="rId119" Type="http://schemas.openxmlformats.org/officeDocument/2006/relationships/hyperlink" Target="http://www.dawliatraining.com/" TargetMode="External"/><Relationship Id="rId44" Type="http://schemas.openxmlformats.org/officeDocument/2006/relationships/image" Target="media/image29.png"/><Relationship Id="rId65" Type="http://schemas.openxmlformats.org/officeDocument/2006/relationships/image" Target="media/image46.png"/><Relationship Id="rId86" Type="http://schemas.openxmlformats.org/officeDocument/2006/relationships/hyperlink" Target="http://www.dawliatraining.com/" TargetMode="External"/><Relationship Id="rId130" Type="http://schemas.openxmlformats.org/officeDocument/2006/relationships/hyperlink" Target="http://www.dawliatraining.com/" TargetMode="External"/><Relationship Id="rId151" Type="http://schemas.openxmlformats.org/officeDocument/2006/relationships/image" Target="media/image114.svg"/><Relationship Id="rId172" Type="http://schemas.openxmlformats.org/officeDocument/2006/relationships/image" Target="media/image132.svg"/><Relationship Id="rId193" Type="http://schemas.openxmlformats.org/officeDocument/2006/relationships/image" Target="media/image106.jpeg"/><Relationship Id="rId13" Type="http://schemas.openxmlformats.org/officeDocument/2006/relationships/image" Target="media/image11.png"/><Relationship Id="rId109" Type="http://schemas.openxmlformats.org/officeDocument/2006/relationships/image" Target="media/image87.svg"/><Relationship Id="rId34" Type="http://schemas.openxmlformats.org/officeDocument/2006/relationships/image" Target="media/image25.png"/><Relationship Id="rId55" Type="http://schemas.openxmlformats.org/officeDocument/2006/relationships/image" Target="media/image38.png"/><Relationship Id="rId76" Type="http://schemas.openxmlformats.org/officeDocument/2006/relationships/image" Target="media/image58.svg"/><Relationship Id="rId97" Type="http://schemas.openxmlformats.org/officeDocument/2006/relationships/image" Target="media/image76.svg"/><Relationship Id="rId120" Type="http://schemas.openxmlformats.org/officeDocument/2006/relationships/image" Target="media/image72.png"/><Relationship Id="rId141" Type="http://schemas.openxmlformats.org/officeDocument/2006/relationships/image" Target="media/image84.png"/><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image" Target="media/image55.png"/><Relationship Id="rId162" Type="http://schemas.openxmlformats.org/officeDocument/2006/relationships/image" Target="media/image124.png"/><Relationship Id="rId183"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260.png"/><Relationship Id="rId24" Type="http://schemas.openxmlformats.org/officeDocument/2006/relationships/image" Target="media/image20.png"/><Relationship Id="rId40" Type="http://schemas.openxmlformats.org/officeDocument/2006/relationships/footer" Target="footer1.xml"/><Relationship Id="rId45" Type="http://schemas.openxmlformats.org/officeDocument/2006/relationships/image" Target="media/image30.png"/><Relationship Id="rId66" Type="http://schemas.openxmlformats.org/officeDocument/2006/relationships/image" Target="media/image48.svg"/><Relationship Id="rId87" Type="http://schemas.openxmlformats.org/officeDocument/2006/relationships/image" Target="media/image53.png"/><Relationship Id="rId110" Type="http://schemas.openxmlformats.org/officeDocument/2006/relationships/image" Target="media/image70.png"/><Relationship Id="rId115" Type="http://schemas.openxmlformats.org/officeDocument/2006/relationships/image" Target="media/image93.png"/><Relationship Id="rId131" Type="http://schemas.openxmlformats.org/officeDocument/2006/relationships/hyperlink" Target="http://www.dawliatraining.com/" TargetMode="External"/><Relationship Id="rId136" Type="http://schemas.openxmlformats.org/officeDocument/2006/relationships/image" Target="media/image76.png"/><Relationship Id="rId157" Type="http://schemas.openxmlformats.org/officeDocument/2006/relationships/image" Target="media/image89.png"/><Relationship Id="rId178" Type="http://schemas.openxmlformats.org/officeDocument/2006/relationships/hyperlink" Target="http://www.dawliatraining.com/" TargetMode="External"/><Relationship Id="rId61" Type="http://schemas.openxmlformats.org/officeDocument/2006/relationships/image" Target="media/image44.png"/><Relationship Id="rId82" Type="http://schemas.openxmlformats.org/officeDocument/2006/relationships/image" Target="media/image64.png"/><Relationship Id="rId152" Type="http://schemas.openxmlformats.org/officeDocument/2006/relationships/image" Target="media/image86.png"/><Relationship Id="rId173" Type="http://schemas.openxmlformats.org/officeDocument/2006/relationships/image" Target="media/image99.png"/><Relationship Id="rId194" Type="http://schemas.openxmlformats.org/officeDocument/2006/relationships/image" Target="media/image107.jpeg"/><Relationship Id="rId199" Type="http://schemas.openxmlformats.org/officeDocument/2006/relationships/theme" Target="theme/theme1.xml"/><Relationship Id="rId19" Type="http://schemas.openxmlformats.org/officeDocument/2006/relationships/image" Target="media/image17.png"/><Relationship Id="rId14" Type="http://schemas.openxmlformats.org/officeDocument/2006/relationships/image" Target="media/image12.png"/><Relationship Id="rId30" Type="http://schemas.openxmlformats.org/officeDocument/2006/relationships/image" Target="media/image23.png"/><Relationship Id="rId35" Type="http://schemas.openxmlformats.org/officeDocument/2006/relationships/image" Target="media/image320.png"/><Relationship Id="rId56" Type="http://schemas.openxmlformats.org/officeDocument/2006/relationships/image" Target="media/image39.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66.png"/><Relationship Id="rId126" Type="http://schemas.openxmlformats.org/officeDocument/2006/relationships/hyperlink" Target="http://www.dawliatraining.com/" TargetMode="External"/><Relationship Id="rId147" Type="http://schemas.openxmlformats.org/officeDocument/2006/relationships/image" Target="media/image112.png"/><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4.svg"/><Relationship Id="rId93" Type="http://schemas.openxmlformats.org/officeDocument/2006/relationships/image" Target="media/image72.svg"/><Relationship Id="rId98" Type="http://schemas.openxmlformats.org/officeDocument/2006/relationships/image" Target="media/image58.png"/><Relationship Id="rId121" Type="http://schemas.openxmlformats.org/officeDocument/2006/relationships/header" Target="header3.xml"/><Relationship Id="rId142" Type="http://schemas.openxmlformats.org/officeDocument/2006/relationships/image" Target="media/image107.svg"/><Relationship Id="rId163" Type="http://schemas.openxmlformats.org/officeDocument/2006/relationships/hyperlink" Target="http://www.dawliatraining.com/" TargetMode="External"/><Relationship Id="rId184" Type="http://schemas.openxmlformats.org/officeDocument/2006/relationships/image" Target="media/image101.png"/><Relationship Id="rId189" Type="http://schemas.openxmlformats.org/officeDocument/2006/relationships/image" Target="media/image105.png"/><Relationship Id="rId3" Type="http://schemas.openxmlformats.org/officeDocument/2006/relationships/styles" Target="styles.xml"/><Relationship Id="rId25" Type="http://schemas.openxmlformats.org/officeDocument/2006/relationships/image" Target="media/image220.png"/><Relationship Id="rId46" Type="http://schemas.openxmlformats.org/officeDocument/2006/relationships/image" Target="media/image31.png"/><Relationship Id="rId67" Type="http://schemas.openxmlformats.org/officeDocument/2006/relationships/image" Target="media/image47.png"/><Relationship Id="rId116" Type="http://schemas.openxmlformats.org/officeDocument/2006/relationships/image" Target="media/image94.png"/><Relationship Id="rId137" Type="http://schemas.openxmlformats.org/officeDocument/2006/relationships/image" Target="media/image103.svg"/><Relationship Id="rId158" Type="http://schemas.openxmlformats.org/officeDocument/2006/relationships/image" Target="media/image120.svg"/><Relationship Id="rId20" Type="http://schemas.openxmlformats.org/officeDocument/2006/relationships/hyperlink" Target="http://www.dawliatraining.com/" TargetMode="External"/><Relationship Id="rId41" Type="http://schemas.openxmlformats.org/officeDocument/2006/relationships/image" Target="media/image28.png"/><Relationship Id="rId62" Type="http://schemas.openxmlformats.org/officeDocument/2006/relationships/image" Target="media/image440.png"/><Relationship Id="rId83" Type="http://schemas.openxmlformats.org/officeDocument/2006/relationships/image" Target="media/image65.png"/><Relationship Id="rId88" Type="http://schemas.microsoft.com/office/2007/relationships/hdphoto" Target="media/hdphoto2.wdp"/><Relationship Id="rId111" Type="http://schemas.openxmlformats.org/officeDocument/2006/relationships/image" Target="media/image89.svg"/><Relationship Id="rId132" Type="http://schemas.openxmlformats.org/officeDocument/2006/relationships/image" Target="media/image74.png"/><Relationship Id="rId153" Type="http://schemas.openxmlformats.org/officeDocument/2006/relationships/image" Target="media/image116.svg"/><Relationship Id="rId174" Type="http://schemas.openxmlformats.org/officeDocument/2006/relationships/image" Target="media/image133.png"/><Relationship Id="rId179" Type="http://schemas.openxmlformats.org/officeDocument/2006/relationships/hyperlink" Target="http://www.dawliatraining.com/" TargetMode="External"/><Relationship Id="rId195" Type="http://schemas.openxmlformats.org/officeDocument/2006/relationships/image" Target="media/image145.jpeg"/><Relationship Id="rId190" Type="http://schemas.openxmlformats.org/officeDocument/2006/relationships/image" Target="media/image142.png"/><Relationship Id="rId15" Type="http://schemas.openxmlformats.org/officeDocument/2006/relationships/image" Target="media/image13.png"/><Relationship Id="rId36" Type="http://schemas.openxmlformats.org/officeDocument/2006/relationships/image" Target="media/image26.png"/><Relationship Id="rId57" Type="http://schemas.openxmlformats.org/officeDocument/2006/relationships/image" Target="media/image40.png"/><Relationship Id="rId106" Type="http://schemas.openxmlformats.org/officeDocument/2006/relationships/image" Target="media/image68.png"/><Relationship Id="rId127" Type="http://schemas.openxmlformats.org/officeDocument/2006/relationships/image" Target="media/image73.png"/><Relationship Id="rId10" Type="http://schemas.openxmlformats.org/officeDocument/2006/relationships/hyperlink" Target="http://www.dawliatraining.com/" TargetMode="External"/><Relationship Id="rId31" Type="http://schemas.openxmlformats.org/officeDocument/2006/relationships/image" Target="media/image280.png"/><Relationship Id="rId52" Type="http://schemas.openxmlformats.org/officeDocument/2006/relationships/image" Target="media/image35.png"/><Relationship Id="rId73" Type="http://schemas.openxmlformats.org/officeDocument/2006/relationships/image" Target="media/image50.png"/><Relationship Id="rId78" Type="http://schemas.openxmlformats.org/officeDocument/2006/relationships/image" Target="media/image60.png"/><Relationship Id="rId94" Type="http://schemas.openxmlformats.org/officeDocument/2006/relationships/image" Target="media/image56.png"/><Relationship Id="rId99" Type="http://schemas.openxmlformats.org/officeDocument/2006/relationships/image" Target="media/image78.svg"/><Relationship Id="rId101" Type="http://schemas.openxmlformats.org/officeDocument/2006/relationships/image" Target="media/image80.png"/><Relationship Id="rId122" Type="http://schemas.openxmlformats.org/officeDocument/2006/relationships/footer" Target="footer2.xml"/><Relationship Id="rId143" Type="http://schemas.openxmlformats.org/officeDocument/2006/relationships/image" Target="media/image108.png"/><Relationship Id="rId148" Type="http://schemas.openxmlformats.org/officeDocument/2006/relationships/hyperlink" Target="http://www.dawliatraining.com/" TargetMode="External"/><Relationship Id="rId164" Type="http://schemas.openxmlformats.org/officeDocument/2006/relationships/image" Target="media/image90.png"/><Relationship Id="rId169" Type="http://schemas.openxmlformats.org/officeDocument/2006/relationships/image" Target="media/image97.png"/><Relationship Id="rId185" Type="http://schemas.openxmlformats.org/officeDocument/2006/relationships/image" Target="media/image141.svg"/><Relationship Id="rId4" Type="http://schemas.microsoft.com/office/2007/relationships/stylesWithEffects" Target="stylesWithEffects.xml"/><Relationship Id="rId9" Type="http://schemas.openxmlformats.org/officeDocument/2006/relationships/image" Target="media/image9.png"/><Relationship Id="rId180" Type="http://schemas.openxmlformats.org/officeDocument/2006/relationships/image" Target="media/image100.png"/><Relationship Id="rId26" Type="http://schemas.openxmlformats.org/officeDocument/2006/relationships/image" Target="media/image21.png"/><Relationship Id="rId47" Type="http://schemas.openxmlformats.org/officeDocument/2006/relationships/hyperlink" Target="http://www.dawliatraining.com/" TargetMode="External"/><Relationship Id="rId68" Type="http://schemas.openxmlformats.org/officeDocument/2006/relationships/image" Target="media/image50.svg"/><Relationship Id="rId89" Type="http://schemas.openxmlformats.org/officeDocument/2006/relationships/hyperlink" Target="http://www.dawliatraining.com/" TargetMode="External"/><Relationship Id="rId112" Type="http://schemas.openxmlformats.org/officeDocument/2006/relationships/image" Target="media/image71.png"/><Relationship Id="rId133" Type="http://schemas.openxmlformats.org/officeDocument/2006/relationships/image" Target="media/image99.svg"/><Relationship Id="rId154" Type="http://schemas.openxmlformats.org/officeDocument/2006/relationships/image" Target="media/image87.png"/><Relationship Id="rId175" Type="http://schemas.openxmlformats.org/officeDocument/2006/relationships/image" Target="media/image134.png"/><Relationship Id="rId196" Type="http://schemas.openxmlformats.org/officeDocument/2006/relationships/image" Target="media/image113.png"/><Relationship Id="rId16" Type="http://schemas.openxmlformats.org/officeDocument/2006/relationships/image" Target="media/image14.png"/><Relationship Id="rId37" Type="http://schemas.openxmlformats.org/officeDocument/2006/relationships/image" Target="media/image340.png"/><Relationship Id="rId58" Type="http://schemas.openxmlformats.org/officeDocument/2006/relationships/image" Target="media/image41.png"/><Relationship Id="rId79" Type="http://schemas.openxmlformats.org/officeDocument/2006/relationships/image" Target="media/image61.png"/><Relationship Id="rId102" Type="http://schemas.openxmlformats.org/officeDocument/2006/relationships/image" Target="media/image81.png"/><Relationship Id="rId123" Type="http://schemas.openxmlformats.org/officeDocument/2006/relationships/hyperlink" Target="http://www.dawliatraining.com/" TargetMode="External"/><Relationship Id="rId144" Type="http://schemas.openxmlformats.org/officeDocument/2006/relationships/image" Target="media/image109.png"/><Relationship Id="rId90" Type="http://schemas.openxmlformats.org/officeDocument/2006/relationships/image" Target="media/image54.png"/><Relationship Id="rId165" Type="http://schemas.openxmlformats.org/officeDocument/2006/relationships/image" Target="media/image126.svg"/><Relationship Id="rId186" Type="http://schemas.openxmlformats.org/officeDocument/2006/relationships/image" Target="media/image102.png"/><Relationship Id="rId27" Type="http://schemas.openxmlformats.org/officeDocument/2006/relationships/image" Target="media/image240.png"/><Relationship Id="rId48" Type="http://schemas.openxmlformats.org/officeDocument/2006/relationships/hyperlink" Target="http://www.dawliatraining.com/" TargetMode="External"/><Relationship Id="rId69" Type="http://schemas.openxmlformats.org/officeDocument/2006/relationships/image" Target="media/image48.png"/><Relationship Id="rId113" Type="http://schemas.openxmlformats.org/officeDocument/2006/relationships/image" Target="media/image91.svg"/><Relationship Id="rId134" Type="http://schemas.openxmlformats.org/officeDocument/2006/relationships/image" Target="media/image75.png"/><Relationship Id="rId80" Type="http://schemas.openxmlformats.org/officeDocument/2006/relationships/image" Target="media/image62.png"/><Relationship Id="rId155" Type="http://schemas.openxmlformats.org/officeDocument/2006/relationships/image" Target="media/image88.png"/><Relationship Id="rId176" Type="http://schemas.openxmlformats.org/officeDocument/2006/relationships/image" Target="media/image135.png"/><Relationship Id="rId197" Type="http://schemas.openxmlformats.org/officeDocument/2006/relationships/image" Target="media/image114.png"/><Relationship Id="rId17" Type="http://schemas.openxmlformats.org/officeDocument/2006/relationships/image" Target="media/image15.png"/><Relationship Id="rId38" Type="http://schemas.openxmlformats.org/officeDocument/2006/relationships/header" Target="header1.xml"/><Relationship Id="rId59" Type="http://schemas.openxmlformats.org/officeDocument/2006/relationships/image" Target="media/image42.png"/><Relationship Id="rId103" Type="http://schemas.openxmlformats.org/officeDocument/2006/relationships/image" Target="media/image82.png"/><Relationship Id="rId124" Type="http://schemas.openxmlformats.org/officeDocument/2006/relationships/hyperlink" Target="http://www.dawliatraining.com/" TargetMode="External"/><Relationship Id="rId70" Type="http://schemas.openxmlformats.org/officeDocument/2006/relationships/image" Target="media/image52.svg"/><Relationship Id="rId91" Type="http://schemas.openxmlformats.org/officeDocument/2006/relationships/image" Target="media/image70.svg"/><Relationship Id="rId145" Type="http://schemas.openxmlformats.org/officeDocument/2006/relationships/image" Target="media/image110.png"/><Relationship Id="rId166" Type="http://schemas.openxmlformats.org/officeDocument/2006/relationships/image" Target="media/image91.png"/><Relationship Id="rId187" Type="http://schemas.openxmlformats.org/officeDocument/2006/relationships/image" Target="media/image103.png"/><Relationship Id="rId1" Type="http://schemas.openxmlformats.org/officeDocument/2006/relationships/customXml" Target="../customXml/item1.xml"/><Relationship Id="rId28" Type="http://schemas.openxmlformats.org/officeDocument/2006/relationships/image" Target="media/image22.png"/><Relationship Id="rId49" Type="http://schemas.openxmlformats.org/officeDocument/2006/relationships/image" Target="media/image32.png"/><Relationship Id="rId114" Type="http://schemas.openxmlformats.org/officeDocument/2006/relationships/image" Target="media/image92.png"/><Relationship Id="rId60" Type="http://schemas.openxmlformats.org/officeDocument/2006/relationships/image" Target="media/image43.png"/><Relationship Id="rId81" Type="http://schemas.openxmlformats.org/officeDocument/2006/relationships/image" Target="media/image63.png"/><Relationship Id="rId135" Type="http://schemas.openxmlformats.org/officeDocument/2006/relationships/image" Target="media/image101.svg"/><Relationship Id="rId156" Type="http://schemas.openxmlformats.org/officeDocument/2006/relationships/image" Target="media/image118.svg"/><Relationship Id="rId177" Type="http://schemas.openxmlformats.org/officeDocument/2006/relationships/image" Target="media/image136.png"/><Relationship Id="rId198" Type="http://schemas.openxmlformats.org/officeDocument/2006/relationships/fontTable" Target="fontTable.xml"/><Relationship Id="rId18" Type="http://schemas.openxmlformats.org/officeDocument/2006/relationships/image" Target="media/image16.png"/><Relationship Id="rId39" Type="http://schemas.openxmlformats.org/officeDocument/2006/relationships/header" Target="header2.xml"/><Relationship Id="rId50" Type="http://schemas.openxmlformats.org/officeDocument/2006/relationships/image" Target="media/image33.png"/><Relationship Id="rId104" Type="http://schemas.openxmlformats.org/officeDocument/2006/relationships/image" Target="media/image83.png"/><Relationship Id="rId125" Type="http://schemas.openxmlformats.org/officeDocument/2006/relationships/hyperlink" Target="http://www.dawliatraining.com/" TargetMode="External"/><Relationship Id="rId146" Type="http://schemas.openxmlformats.org/officeDocument/2006/relationships/image" Target="media/image111.png"/><Relationship Id="rId167" Type="http://schemas.openxmlformats.org/officeDocument/2006/relationships/image" Target="media/image128.svg"/><Relationship Id="rId188" Type="http://schemas.openxmlformats.org/officeDocument/2006/relationships/image" Target="media/image104.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1EBDDBAC-D9A4-4C2A-B660-294716F6A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715</TotalTime>
  <Pages>53</Pages>
  <Words>5682</Words>
  <Characters>32392</Characters>
  <Application>Microsoft Office Word</Application>
  <DocSecurity>0</DocSecurity>
  <Lines>269</Lines>
  <Paragraphs>75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37999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64</cp:revision>
  <cp:lastPrinted>2024-04-01T20:23:00Z</cp:lastPrinted>
  <dcterms:created xsi:type="dcterms:W3CDTF">2022-12-26T14:22:00Z</dcterms:created>
  <dcterms:modified xsi:type="dcterms:W3CDTF">2024-12-01T06:59:00Z</dcterms:modified>
</cp:coreProperties>
</file>